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4A2" w:rsidRPr="00B31188" w:rsidRDefault="007504A2" w:rsidP="005C4721">
      <w:pPr>
        <w:tabs>
          <w:tab w:val="left" w:pos="851"/>
        </w:tabs>
        <w:spacing w:after="0" w:line="240" w:lineRule="auto"/>
        <w:jc w:val="both"/>
        <w:rPr>
          <w:rFonts w:ascii="Palatino Linotype" w:hAnsi="Palatino Linotype"/>
          <w:bCs/>
          <w:sz w:val="28"/>
          <w:szCs w:val="28"/>
        </w:rPr>
      </w:pPr>
      <w:r>
        <w:rPr>
          <w:rFonts w:ascii="Palatino Linotype" w:hAnsi="Palatino Linotype"/>
          <w:bCs/>
          <w:sz w:val="28"/>
          <w:szCs w:val="28"/>
        </w:rPr>
        <w:t>@1.</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sz w:val="28"/>
          <w:szCs w:val="28"/>
        </w:rPr>
        <w:t>«Ҳама гуна шаҳрҳо новобаста аз хурду бузург буданашон ба ду қисм: қисме барои сарватмандон ва қисме барои қашоқон ҷудо мешавад» гуфтаи кадом файласуфи Юнони қадим аст</w:t>
      </w:r>
      <w:r w:rsidRPr="00B31188">
        <w:rPr>
          <w:rFonts w:ascii="Palatino Linotype" w:hAnsi="Palatino Linotype"/>
          <w:bCs/>
          <w:sz w:val="28"/>
          <w:szCs w:val="28"/>
        </w:rPr>
        <w:t>?</w:t>
      </w:r>
    </w:p>
    <w:p w:rsidR="007504A2" w:rsidRPr="00B31188" w:rsidRDefault="007504A2" w:rsidP="00627E1D">
      <w:pPr>
        <w:spacing w:after="0" w:line="240" w:lineRule="auto"/>
        <w:jc w:val="both"/>
        <w:rPr>
          <w:rFonts w:ascii="Palatino Linotype" w:hAnsi="Palatino Linotype"/>
          <w:bCs/>
          <w:sz w:val="28"/>
          <w:szCs w:val="28"/>
        </w:rPr>
      </w:pPr>
      <w:r w:rsidRPr="00B31188">
        <w:rPr>
          <w:rFonts w:ascii="Palatino Linotype" w:hAnsi="Palatino Linotype"/>
          <w:bCs/>
          <w:sz w:val="28"/>
          <w:szCs w:val="28"/>
        </w:rPr>
        <w:t>$A) Арасту;</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$B) Афлотун;</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$C) Ситсерон;</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$D) А. Сино;</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$E) А. Форобӣ;</w:t>
      </w:r>
    </w:p>
    <w:p w:rsidR="007504A2" w:rsidRPr="00B31188" w:rsidRDefault="007504A2" w:rsidP="005C4721">
      <w:pPr>
        <w:tabs>
          <w:tab w:val="left" w:pos="851"/>
        </w:tabs>
        <w:spacing w:after="0" w:line="240" w:lineRule="auto"/>
        <w:jc w:val="both"/>
        <w:rPr>
          <w:rFonts w:ascii="Palatino Linotype" w:hAnsi="Palatino Linotype"/>
          <w:bCs/>
          <w:sz w:val="28"/>
          <w:szCs w:val="28"/>
        </w:rPr>
      </w:pPr>
      <w:r>
        <w:rPr>
          <w:rFonts w:ascii="Palatino Linotype" w:hAnsi="Palatino Linotype"/>
          <w:bCs/>
          <w:sz w:val="28"/>
          <w:szCs w:val="28"/>
        </w:rPr>
        <w:t>@2.</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sz w:val="28"/>
          <w:szCs w:val="28"/>
        </w:rPr>
        <w:t>Асари маъруфи И. Халдунро, ки дар он падидаҳои ҳаёти иҷтимоӣ мавриди таҳлил қарор гирифтааст, номбар намоед</w:t>
      </w:r>
      <w:r w:rsidRPr="00B31188">
        <w:rPr>
          <w:rFonts w:ascii="Palatino Linotype" w:hAnsi="Palatino Linotype"/>
          <w:bCs/>
          <w:sz w:val="28"/>
          <w:szCs w:val="28"/>
        </w:rPr>
        <w:t>?</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$A) «Муқаддима»;</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$B) «Авесто»;</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$C) «Шифо»;</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$D) «Утопия»;</w:t>
      </w:r>
    </w:p>
    <w:p w:rsidR="007504A2" w:rsidRPr="00B31188" w:rsidRDefault="007504A2" w:rsidP="005C4721">
      <w:pPr>
        <w:tabs>
          <w:tab w:val="left" w:pos="851"/>
        </w:tabs>
        <w:spacing w:after="0" w:line="240" w:lineRule="auto"/>
        <w:jc w:val="both"/>
        <w:rPr>
          <w:rFonts w:ascii="Palatino Linotype" w:hAnsi="Palatino Linotype"/>
          <w:bCs/>
          <w:sz w:val="28"/>
          <w:szCs w:val="28"/>
        </w:rPr>
      </w:pPr>
      <w:r w:rsidRPr="00B31188">
        <w:rPr>
          <w:rFonts w:ascii="Palatino Linotype" w:hAnsi="Palatino Linotype"/>
          <w:bCs/>
          <w:sz w:val="28"/>
          <w:szCs w:val="28"/>
        </w:rPr>
        <w:t>$E) «Шоҳнома»;</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@3.</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Абӯнасрӣ Форобӣ унвони устоди Сониро баъд аз кадом мутафаккир соҳиб шуд?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Арасту;</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Суқрот;</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Афлотун;</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Макявелӣ;</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Кант;</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@4.</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Абӯнасрӣ Форобӣ ҷамъияти инсониро ба чанд қисм тақсим мекунад?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намедонам;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ба даҳ қисм;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ба ҳашт қисм;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ба ду қисм;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ба чор қисм;</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@5.</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Абӯнасрӣ Форобӣ ҷамъияти инсониро ба ду қисм тақсим мекунад, ин:</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$A) ҷомеаи пурра, нимпурра ва нопурра;</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ҷомеаи калон ва хурд;</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ҷомеаи кул ва ҷузъ;</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ҷоеаи бузург миёна ва хурд;</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ҷомеаи комил ва нимкомил;</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@6.</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Асари кадоме аз ин мутафаккири Шарқ дар асри Х1Х ба рӯйхати дастхатҳои осорхонаи Бритониё дохил карда мешавад?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$A) «Сиёсатнома» - и Низомулмулк;</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«Ал-қонун-фи-тиб»-и ибни Сино;</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«Осор-ул-боқия»-и Берунӣ;</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Насиҳат-ул-мулк»-и Муҳаммад Ғаззолӣ;</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«Сафарнома»-и Носири Хусрав;</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@7.</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Аз рӯи ақидоҳои Абӯнасри Форобӣ шаҳре, ки намунаи идоракунӣ ва ба одамон хушбахтӣ меорад, чигуна шаҳр буд?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шаҳри бехосият;</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шаҳри зебо;</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шаҳри гулзор;</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шаҳри аз ҷиҳати экологӣ тоза;</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шаҳри накӯкор;</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@8.</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Ибни Туфайл рафтори инсонро чигуна тасвир намудааст?</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$A) одобу хӯи нек;</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рафтор ва кирдори хуб;</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хушхулқ ва зебо;</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рафтори баъд ва ношоям;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сурат ва сирати безеб;</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@9.</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Ин гуфтаи кадо мутафаккир аст «ҷасади одам бе мақсад офарида нашудааст»?</w:t>
      </w:r>
    </w:p>
    <w:p w:rsidR="007504A2" w:rsidRPr="00B31188" w:rsidRDefault="007504A2" w:rsidP="002D24C5">
      <w:pPr>
        <w:pStyle w:val="ListParagraph"/>
        <w:tabs>
          <w:tab w:val="left" w:pos="851"/>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ибни Рушд;</w:t>
      </w:r>
    </w:p>
    <w:p w:rsidR="007504A2" w:rsidRPr="00B31188" w:rsidRDefault="007504A2" w:rsidP="002D24C5">
      <w:pPr>
        <w:pStyle w:val="ListParagraph"/>
        <w:tabs>
          <w:tab w:val="left" w:pos="851"/>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ибни Туфайл;</w:t>
      </w:r>
    </w:p>
    <w:p w:rsidR="007504A2" w:rsidRPr="00B31188" w:rsidRDefault="007504A2" w:rsidP="002D24C5">
      <w:pPr>
        <w:pStyle w:val="ListParagraph"/>
        <w:tabs>
          <w:tab w:val="left" w:pos="851"/>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М. Ғаззолӣ;</w:t>
      </w:r>
    </w:p>
    <w:p w:rsidR="007504A2" w:rsidRPr="00B31188" w:rsidRDefault="007504A2" w:rsidP="002D24C5">
      <w:pPr>
        <w:pStyle w:val="ListParagraph"/>
        <w:tabs>
          <w:tab w:val="left" w:pos="851"/>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Рӯдакӣ;</w:t>
      </w:r>
    </w:p>
    <w:p w:rsidR="007504A2" w:rsidRPr="00B31188" w:rsidRDefault="007504A2" w:rsidP="002D24C5">
      <w:pPr>
        <w:pStyle w:val="ListParagraph"/>
        <w:tabs>
          <w:tab w:val="left" w:pos="851"/>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Фирдавсӣ;</w:t>
      </w:r>
    </w:p>
    <w:p w:rsidR="007504A2" w:rsidRPr="00B31188" w:rsidRDefault="007504A2" w:rsidP="002D24C5">
      <w:pPr>
        <w:pStyle w:val="ListParagraph"/>
        <w:tabs>
          <w:tab w:val="left" w:pos="851"/>
          <w:tab w:val="left" w:pos="993"/>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@10.</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851"/>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Ба фикри ибни Туфайл зебогии дарунии инсон чигунааст?</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$A) рафтор ва кирдори хуб;</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инсон бояд рафтори хуш ва ахлоқи намунавӣ дошта бошад;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сурат ва сирати безеб;</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ахлоқи номатлуб;</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рафтори баъд ва ношоям;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@11.</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Аввалин давлатҳои Шарқи қадимро номбар кунед?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$A) Теҳрон, Тӯрон, Бамбей;</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xml:space="preserve">) </w:t>
      </w:r>
      <w:r w:rsidRPr="00B31188">
        <w:rPr>
          <w:rFonts w:ascii="Palatino Linotype" w:hAnsi="Palatino Linotype" w:cs="Cambria"/>
          <w:sz w:val="28"/>
          <w:szCs w:val="28"/>
          <w:lang w:val="ru-RU"/>
        </w:rPr>
        <w:t>Ҳ</w:t>
      </w:r>
      <w:r w:rsidRPr="00B31188">
        <w:rPr>
          <w:rFonts w:ascii="Palatino Linotype" w:hAnsi="Palatino Linotype"/>
          <w:sz w:val="28"/>
          <w:szCs w:val="28"/>
          <w:lang w:val="ru-RU"/>
        </w:rPr>
        <w:t xml:space="preserve">ирот, </w:t>
      </w:r>
      <w:r w:rsidRPr="00B31188">
        <w:rPr>
          <w:rFonts w:ascii="Palatino Linotype" w:hAnsi="Palatino Linotype" w:cs="Cambria"/>
          <w:sz w:val="28"/>
          <w:szCs w:val="28"/>
          <w:lang w:val="ru-RU"/>
        </w:rPr>
        <w:t>Ҳ</w:t>
      </w:r>
      <w:r w:rsidRPr="00B31188">
        <w:rPr>
          <w:rFonts w:ascii="Palatino Linotype" w:hAnsi="Palatino Linotype"/>
          <w:sz w:val="28"/>
          <w:szCs w:val="28"/>
          <w:lang w:val="ru-RU"/>
        </w:rPr>
        <w:t>исор, Кобул;</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Истаравшан, Суғд, Бохтар;</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Хоразм, Бухоро, Самарқанд;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xml:space="preserve">) Миср, Бобулистон, </w:t>
      </w:r>
      <w:r w:rsidRPr="00B31188">
        <w:rPr>
          <w:rFonts w:ascii="Palatino Linotype" w:hAnsi="Palatino Linotype" w:cs="Cambria"/>
          <w:sz w:val="28"/>
          <w:szCs w:val="28"/>
          <w:lang w:val="ru-RU"/>
        </w:rPr>
        <w:t>Ҳ</w:t>
      </w:r>
      <w:r w:rsidRPr="00B31188">
        <w:rPr>
          <w:rFonts w:ascii="Palatino Linotype" w:hAnsi="Palatino Linotype"/>
          <w:sz w:val="28"/>
          <w:szCs w:val="28"/>
          <w:lang w:val="ru-RU"/>
        </w:rPr>
        <w:t>индустон, Хитой ва Эрон;</w:t>
      </w:r>
    </w:p>
    <w:p w:rsidR="007504A2" w:rsidRPr="00B31188" w:rsidRDefault="007504A2" w:rsidP="00236049">
      <w:pPr>
        <w:tabs>
          <w:tab w:val="left" w:pos="993"/>
        </w:tabs>
        <w:spacing w:after="0" w:line="240" w:lineRule="auto"/>
        <w:rPr>
          <w:rFonts w:ascii="Palatino Linotype" w:hAnsi="Palatino Linotype"/>
          <w:sz w:val="28"/>
          <w:szCs w:val="28"/>
        </w:rPr>
      </w:pPr>
      <w:r>
        <w:rPr>
          <w:rFonts w:ascii="Palatino Linotype" w:hAnsi="Palatino Linotype"/>
          <w:sz w:val="28"/>
          <w:szCs w:val="28"/>
        </w:rPr>
        <w:t>@12.</w:t>
      </w:r>
      <w:r w:rsidRPr="00B31188">
        <w:rPr>
          <w:rFonts w:ascii="Palatino Linotype" w:hAnsi="Palatino Linotype"/>
          <w:sz w:val="28"/>
          <w:szCs w:val="28"/>
        </w:rPr>
        <w:t xml:space="preserve"> </w:t>
      </w:r>
    </w:p>
    <w:p w:rsidR="007504A2" w:rsidRPr="00B31188" w:rsidRDefault="007504A2" w:rsidP="00236049">
      <w:pPr>
        <w:tabs>
          <w:tab w:val="left" w:pos="993"/>
        </w:tabs>
        <w:spacing w:after="0" w:line="240" w:lineRule="auto"/>
        <w:rPr>
          <w:rFonts w:ascii="Palatino Linotype" w:hAnsi="Palatino Linotype"/>
          <w:sz w:val="28"/>
          <w:szCs w:val="28"/>
        </w:rPr>
      </w:pPr>
      <w:r w:rsidRPr="00B31188">
        <w:rPr>
          <w:rFonts w:ascii="Palatino Linotype" w:hAnsi="Palatino Linotype"/>
          <w:sz w:val="28"/>
          <w:szCs w:val="28"/>
        </w:rPr>
        <w:t>«Бархӯрди Тамаддунҳо» асари кадоме аз ин мутафаккирон мебошад?</w:t>
      </w:r>
    </w:p>
    <w:p w:rsidR="007504A2" w:rsidRPr="00B31188" w:rsidRDefault="007504A2" w:rsidP="00236049">
      <w:pPr>
        <w:tabs>
          <w:tab w:val="left" w:pos="993"/>
        </w:tabs>
        <w:spacing w:after="0" w:line="240" w:lineRule="auto"/>
        <w:rPr>
          <w:rFonts w:ascii="Palatino Linotype" w:hAnsi="Palatino Linotype"/>
          <w:sz w:val="28"/>
          <w:szCs w:val="28"/>
        </w:rPr>
      </w:pPr>
      <w:r w:rsidRPr="00B31188">
        <w:rPr>
          <w:rFonts w:ascii="Palatino Linotype" w:hAnsi="Palatino Linotype"/>
          <w:sz w:val="28"/>
          <w:szCs w:val="28"/>
        </w:rPr>
        <w:t>$A) С. Хангтингтон;</w:t>
      </w:r>
    </w:p>
    <w:p w:rsidR="007504A2" w:rsidRPr="00B31188" w:rsidRDefault="007504A2" w:rsidP="00236049">
      <w:pPr>
        <w:tabs>
          <w:tab w:val="left" w:pos="993"/>
        </w:tabs>
        <w:spacing w:after="0" w:line="240" w:lineRule="auto"/>
        <w:rPr>
          <w:rFonts w:ascii="Palatino Linotype" w:hAnsi="Palatino Linotype"/>
          <w:sz w:val="28"/>
          <w:szCs w:val="28"/>
        </w:rPr>
      </w:pPr>
      <w:r w:rsidRPr="00B31188">
        <w:rPr>
          <w:rFonts w:ascii="Palatino Linotype" w:hAnsi="Palatino Linotype"/>
          <w:sz w:val="28"/>
          <w:szCs w:val="28"/>
        </w:rPr>
        <w:t>$B) Гегел;</w:t>
      </w:r>
    </w:p>
    <w:p w:rsidR="007504A2" w:rsidRPr="00B31188" w:rsidRDefault="007504A2" w:rsidP="00236049">
      <w:pPr>
        <w:tabs>
          <w:tab w:val="left" w:pos="993"/>
        </w:tabs>
        <w:spacing w:after="0" w:line="240" w:lineRule="auto"/>
        <w:rPr>
          <w:rFonts w:ascii="Palatino Linotype" w:hAnsi="Palatino Linotype"/>
          <w:sz w:val="28"/>
          <w:szCs w:val="28"/>
        </w:rPr>
      </w:pPr>
      <w:r w:rsidRPr="00B31188">
        <w:rPr>
          <w:rFonts w:ascii="Palatino Linotype" w:hAnsi="Palatino Linotype"/>
          <w:sz w:val="28"/>
          <w:szCs w:val="28"/>
        </w:rPr>
        <w:t>$C) Ҷ. Лок;</w:t>
      </w:r>
    </w:p>
    <w:p w:rsidR="007504A2" w:rsidRPr="00B31188" w:rsidRDefault="007504A2" w:rsidP="00236049">
      <w:pPr>
        <w:tabs>
          <w:tab w:val="left" w:pos="993"/>
        </w:tabs>
        <w:spacing w:after="0" w:line="240" w:lineRule="auto"/>
        <w:rPr>
          <w:rFonts w:ascii="Palatino Linotype" w:hAnsi="Palatino Linotype"/>
          <w:sz w:val="28"/>
          <w:szCs w:val="28"/>
        </w:rPr>
      </w:pPr>
      <w:r w:rsidRPr="00B31188">
        <w:rPr>
          <w:rFonts w:ascii="Palatino Linotype" w:hAnsi="Palatino Linotype"/>
          <w:sz w:val="28"/>
          <w:szCs w:val="28"/>
        </w:rPr>
        <w:t>$D) М. Вебер;</w:t>
      </w:r>
    </w:p>
    <w:p w:rsidR="007504A2" w:rsidRPr="00B31188" w:rsidRDefault="007504A2" w:rsidP="00236049">
      <w:pPr>
        <w:tabs>
          <w:tab w:val="left" w:pos="993"/>
        </w:tabs>
        <w:spacing w:after="0" w:line="240" w:lineRule="auto"/>
        <w:rPr>
          <w:rFonts w:ascii="Palatino Linotype" w:hAnsi="Palatino Linotype"/>
          <w:sz w:val="28"/>
          <w:szCs w:val="28"/>
        </w:rPr>
      </w:pPr>
      <w:r w:rsidRPr="00B31188">
        <w:rPr>
          <w:rFonts w:ascii="Palatino Linotype" w:hAnsi="Palatino Linotype"/>
          <w:sz w:val="28"/>
          <w:szCs w:val="28"/>
        </w:rPr>
        <w:t>$E) Талстой;</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@13.</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Китоби му</w:t>
      </w:r>
      <w:r w:rsidRPr="00B31188">
        <w:rPr>
          <w:rFonts w:ascii="Palatino Linotype" w:hAnsi="Palatino Linotype"/>
          <w:sz w:val="28"/>
          <w:szCs w:val="28"/>
          <w:lang w:val="tg-Cyrl-TJ"/>
        </w:rPr>
        <w:t xml:space="preserve">қаддаси зардуштиён </w:t>
      </w:r>
      <w:r w:rsidRPr="00B31188">
        <w:rPr>
          <w:rFonts w:ascii="Palatino Linotype" w:hAnsi="Palatino Linotype"/>
          <w:sz w:val="28"/>
          <w:szCs w:val="28"/>
          <w:lang w:val="ru-RU"/>
        </w:rPr>
        <w:t>«Авесто» дар чанд ҳазор пӯсти гов навишта шудааст?</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30 ҳазор пӯстин;</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1000 пӯстин;</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12 ҳазор пӯстин;</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100 ҳазор пӯстин;</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намедонам;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@14.</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Номи пурраи кадом мутафаккири Шарқ Абӯзайл Абдураҳмон мебошад?</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Абӯнасри Форобӣ;</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xml:space="preserve">) </w:t>
      </w:r>
      <w:r w:rsidRPr="00B31188">
        <w:rPr>
          <w:rFonts w:ascii="Palatino Linotype" w:hAnsi="Palatino Linotype" w:cs="Arial"/>
          <w:sz w:val="28"/>
          <w:szCs w:val="28"/>
          <w:lang w:val="ru-RU"/>
        </w:rPr>
        <w:t>Абӯалӣ ибни Сино</w:t>
      </w:r>
      <w:r w:rsidRPr="00B31188">
        <w:rPr>
          <w:rFonts w:ascii="Palatino Linotype" w:hAnsi="Palatino Linotype"/>
          <w:sz w:val="28"/>
          <w:szCs w:val="28"/>
          <w:lang w:val="ru-RU"/>
        </w:rPr>
        <w:t>;</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Муҳаммад Ғаззолӣ;</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Ибни Халдун;</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Ибни Боҷа;</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@15.</w:t>
      </w:r>
      <w:r w:rsidRPr="00B31188">
        <w:rPr>
          <w:rFonts w:ascii="Palatino Linotype" w:hAnsi="Palatino Linotype"/>
          <w:sz w:val="28"/>
          <w:szCs w:val="28"/>
          <w:lang w:val="ru-RU"/>
        </w:rPr>
        <w:t xml:space="preserve"> </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Мувофиқи таълимоти кадом дин ҷамъият аз се унсур иборат аст?</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дини Монӣ;</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дини Зардушт;</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дини Масеҳӣ;</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дини Ислом;</w:t>
      </w:r>
    </w:p>
    <w:p w:rsidR="007504A2" w:rsidRPr="00B31188" w:rsidRDefault="007504A2" w:rsidP="002D24C5">
      <w:pPr>
        <w:pStyle w:val="ListParagraph"/>
        <w:tabs>
          <w:tab w:val="left" w:pos="993"/>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дини Будоия;</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@16.</w:t>
      </w:r>
      <w:r w:rsidRPr="00B31188">
        <w:rPr>
          <w:rFonts w:ascii="Palatino Linotype" w:hAnsi="Palatino Linotype"/>
          <w:sz w:val="28"/>
          <w:szCs w:val="28"/>
          <w:lang w:val="ru-RU"/>
        </w:rPr>
        <w:t xml:space="preserve"> </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Дар дини Зардуштия кадом қувваҳо ба ҳамдигар рақобат доранд?</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тавоно ва нотавон;</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доно ва нодон;</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боақл ва беақл;</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доро ва нодор;</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некӣ ва бадӣ;</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@17.</w:t>
      </w:r>
      <w:r w:rsidRPr="00B31188">
        <w:rPr>
          <w:rFonts w:ascii="Palatino Linotype" w:hAnsi="Palatino Linotype"/>
          <w:sz w:val="28"/>
          <w:szCs w:val="28"/>
          <w:lang w:val="ru-RU"/>
        </w:rPr>
        <w:t xml:space="preserve"> </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Дар дини зардуштия қувваи некиро чӣ меноманд?</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A</w:t>
      </w:r>
      <w:r w:rsidRPr="00B31188">
        <w:rPr>
          <w:rFonts w:ascii="Palatino Linotype" w:hAnsi="Palatino Linotype"/>
          <w:sz w:val="28"/>
          <w:szCs w:val="28"/>
          <w:lang w:val="ru-RU"/>
        </w:rPr>
        <w:t>) Аҳриман;</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B</w:t>
      </w:r>
      <w:r w:rsidRPr="00B31188">
        <w:rPr>
          <w:rFonts w:ascii="Palatino Linotype" w:hAnsi="Palatino Linotype"/>
          <w:sz w:val="28"/>
          <w:szCs w:val="28"/>
          <w:lang w:val="ru-RU"/>
        </w:rPr>
        <w:t>) Заҳок;</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C</w:t>
      </w:r>
      <w:r w:rsidRPr="00B31188">
        <w:rPr>
          <w:rFonts w:ascii="Palatino Linotype" w:hAnsi="Palatino Linotype"/>
          <w:sz w:val="28"/>
          <w:szCs w:val="28"/>
          <w:lang w:val="ru-RU"/>
        </w:rPr>
        <w:t>) Деваштич;</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D</w:t>
      </w:r>
      <w:r w:rsidRPr="00B31188">
        <w:rPr>
          <w:rFonts w:ascii="Palatino Linotype" w:hAnsi="Palatino Linotype"/>
          <w:sz w:val="28"/>
          <w:szCs w:val="28"/>
          <w:lang w:val="ru-RU"/>
        </w:rPr>
        <w:t>) Аҳурамаздо;</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sidRPr="00B31188">
        <w:rPr>
          <w:rFonts w:ascii="Palatino Linotype" w:hAnsi="Palatino Linotype"/>
          <w:sz w:val="28"/>
          <w:szCs w:val="28"/>
          <w:lang w:val="ru-RU"/>
        </w:rPr>
        <w:t>$</w:t>
      </w:r>
      <w:r w:rsidRPr="00B31188">
        <w:rPr>
          <w:rFonts w:ascii="Palatino Linotype" w:hAnsi="Palatino Linotype"/>
          <w:sz w:val="28"/>
          <w:szCs w:val="28"/>
        </w:rPr>
        <w:t>E</w:t>
      </w:r>
      <w:r w:rsidRPr="00B31188">
        <w:rPr>
          <w:rFonts w:ascii="Palatino Linotype" w:hAnsi="Palatino Linotype"/>
          <w:sz w:val="28"/>
          <w:szCs w:val="28"/>
          <w:lang w:val="ru-RU"/>
        </w:rPr>
        <w:t>) Кова;</w:t>
      </w:r>
    </w:p>
    <w:p w:rsidR="007504A2" w:rsidRPr="00B31188" w:rsidRDefault="007504A2" w:rsidP="006B0357">
      <w:pPr>
        <w:pStyle w:val="ListParagraph"/>
        <w:tabs>
          <w:tab w:val="left" w:pos="851"/>
        </w:tabs>
        <w:spacing w:after="0" w:line="240" w:lineRule="auto"/>
        <w:ind w:left="0"/>
        <w:jc w:val="both"/>
        <w:rPr>
          <w:rFonts w:ascii="Palatino Linotype" w:hAnsi="Palatino Linotype"/>
          <w:sz w:val="28"/>
          <w:szCs w:val="28"/>
          <w:lang w:val="ru-RU"/>
        </w:rPr>
      </w:pPr>
      <w:r>
        <w:rPr>
          <w:rFonts w:ascii="Palatino Linotype" w:hAnsi="Palatino Linotype"/>
          <w:sz w:val="28"/>
          <w:szCs w:val="28"/>
          <w:lang w:val="ru-RU"/>
        </w:rPr>
        <w:t>@18.</w:t>
      </w:r>
      <w:r w:rsidRPr="00B31188">
        <w:rPr>
          <w:rFonts w:ascii="Palatino Linotype" w:hAnsi="Palatino Linotype"/>
          <w:sz w:val="28"/>
          <w:szCs w:val="28"/>
          <w:lang w:val="ru-RU"/>
        </w:rPr>
        <w:t xml:space="preserve"> </w:t>
      </w:r>
    </w:p>
    <w:p w:rsidR="007504A2" w:rsidRPr="00B31188" w:rsidRDefault="007504A2" w:rsidP="006B200B">
      <w:pPr>
        <w:spacing w:after="0" w:line="240" w:lineRule="auto"/>
        <w:jc w:val="both"/>
        <w:rPr>
          <w:rFonts w:ascii="Palatino Linotype" w:hAnsi="Palatino Linotype"/>
          <w:sz w:val="28"/>
          <w:szCs w:val="28"/>
        </w:rPr>
      </w:pPr>
      <w:r w:rsidRPr="00B31188">
        <w:rPr>
          <w:rFonts w:ascii="Palatino Linotype" w:hAnsi="Palatino Linotype"/>
          <w:sz w:val="28"/>
          <w:szCs w:val="28"/>
        </w:rPr>
        <w:t>Инистут</w:t>
      </w:r>
      <w:r w:rsidRPr="00B31188">
        <w:rPr>
          <w:rFonts w:ascii="Palatino Linotype" w:hAnsi="Palatino Linotype" w:cs="Cambria"/>
          <w:sz w:val="28"/>
          <w:szCs w:val="28"/>
        </w:rPr>
        <w:t>ҳ</w:t>
      </w:r>
      <w:r w:rsidRPr="00B31188">
        <w:rPr>
          <w:rFonts w:ascii="Palatino Linotype" w:hAnsi="Palatino Linotype"/>
          <w:sz w:val="28"/>
          <w:szCs w:val="28"/>
        </w:rPr>
        <w:t xml:space="preserve">ои асосии </w:t>
      </w:r>
      <w:r w:rsidRPr="00B31188">
        <w:rPr>
          <w:rFonts w:ascii="Palatino Linotype" w:hAnsi="Palatino Linotype" w:cs="Cambria"/>
          <w:sz w:val="28"/>
          <w:szCs w:val="28"/>
        </w:rPr>
        <w:t>ҷ</w:t>
      </w:r>
      <w:r w:rsidRPr="00B31188">
        <w:rPr>
          <w:rFonts w:ascii="Palatino Linotype" w:hAnsi="Palatino Linotype"/>
          <w:sz w:val="28"/>
          <w:szCs w:val="28"/>
        </w:rPr>
        <w:t>омеаро номбар кунед?</w:t>
      </w:r>
    </w:p>
    <w:p w:rsidR="007504A2" w:rsidRPr="00B31188" w:rsidRDefault="007504A2" w:rsidP="006B200B">
      <w:pPr>
        <w:spacing w:after="0" w:line="240" w:lineRule="auto"/>
        <w:jc w:val="both"/>
        <w:rPr>
          <w:rFonts w:ascii="Palatino Linotype" w:hAnsi="Palatino Linotype"/>
          <w:sz w:val="28"/>
          <w:szCs w:val="28"/>
        </w:rPr>
      </w:pPr>
      <w:r w:rsidRPr="00B31188">
        <w:rPr>
          <w:rFonts w:ascii="Palatino Linotype" w:hAnsi="Palatino Linotype"/>
          <w:sz w:val="28"/>
          <w:szCs w:val="28"/>
        </w:rPr>
        <w:t>$A) Ахло</w:t>
      </w:r>
      <w:r w:rsidRPr="00B31188">
        <w:rPr>
          <w:rFonts w:ascii="Palatino Linotype" w:hAnsi="Palatino Linotype" w:cs="Cambria"/>
          <w:sz w:val="28"/>
          <w:szCs w:val="28"/>
        </w:rPr>
        <w:t>қ</w:t>
      </w:r>
      <w:r w:rsidRPr="00B31188">
        <w:rPr>
          <w:rFonts w:ascii="Palatino Linotype" w:hAnsi="Palatino Linotype"/>
          <w:sz w:val="28"/>
          <w:szCs w:val="28"/>
        </w:rPr>
        <w:t>, врзиш, тандуруст</w:t>
      </w:r>
      <w:r w:rsidRPr="00B31188">
        <w:rPr>
          <w:rFonts w:ascii="Palatino Linotype" w:hAnsi="Palatino Linotype" w:cs="Cambria"/>
          <w:sz w:val="28"/>
          <w:szCs w:val="28"/>
        </w:rPr>
        <w:t>ӣ</w:t>
      </w:r>
      <w:r w:rsidRPr="00B31188">
        <w:rPr>
          <w:rFonts w:ascii="Palatino Linotype" w:hAnsi="Palatino Linotype"/>
          <w:sz w:val="28"/>
          <w:szCs w:val="28"/>
        </w:rPr>
        <w:t>, ВАО;</w:t>
      </w:r>
    </w:p>
    <w:p w:rsidR="007504A2" w:rsidRPr="00B31188" w:rsidRDefault="007504A2" w:rsidP="006B200B">
      <w:pPr>
        <w:spacing w:after="0" w:line="240" w:lineRule="auto"/>
        <w:jc w:val="both"/>
        <w:rPr>
          <w:rFonts w:ascii="Palatino Linotype" w:hAnsi="Palatino Linotype"/>
          <w:sz w:val="28"/>
          <w:szCs w:val="28"/>
        </w:rPr>
      </w:pPr>
      <w:r w:rsidRPr="00B31188">
        <w:rPr>
          <w:rFonts w:ascii="Palatino Linotype" w:hAnsi="Palatino Linotype"/>
          <w:sz w:val="28"/>
          <w:szCs w:val="28"/>
        </w:rPr>
        <w:t xml:space="preserve">$B) Инистути молия ва </w:t>
      </w:r>
      <w:r w:rsidRPr="00B31188">
        <w:rPr>
          <w:rFonts w:ascii="Palatino Linotype" w:hAnsi="Palatino Linotype" w:cs="Cambria"/>
          <w:sz w:val="28"/>
          <w:szCs w:val="28"/>
        </w:rPr>
        <w:t>қ</w:t>
      </w:r>
      <w:r w:rsidRPr="00B31188">
        <w:rPr>
          <w:rFonts w:ascii="Palatino Linotype" w:hAnsi="Palatino Linotype"/>
          <w:sz w:val="28"/>
          <w:szCs w:val="28"/>
        </w:rPr>
        <w:t>арз;</w:t>
      </w:r>
    </w:p>
    <w:p w:rsidR="007504A2" w:rsidRPr="00B31188" w:rsidRDefault="007504A2" w:rsidP="006B200B">
      <w:pPr>
        <w:spacing w:after="0" w:line="240" w:lineRule="auto"/>
        <w:jc w:val="both"/>
        <w:rPr>
          <w:rFonts w:ascii="Palatino Linotype" w:hAnsi="Palatino Linotype"/>
          <w:sz w:val="28"/>
          <w:szCs w:val="28"/>
        </w:rPr>
      </w:pPr>
      <w:r w:rsidRPr="00B31188">
        <w:rPr>
          <w:rFonts w:ascii="Palatino Linotype" w:hAnsi="Palatino Linotype"/>
          <w:sz w:val="28"/>
          <w:szCs w:val="28"/>
        </w:rPr>
        <w:t>$C) Сервис, ахло</w:t>
      </w:r>
      <w:r w:rsidRPr="00B31188">
        <w:rPr>
          <w:rFonts w:ascii="Palatino Linotype" w:hAnsi="Palatino Linotype" w:cs="Cambria"/>
          <w:sz w:val="28"/>
          <w:szCs w:val="28"/>
        </w:rPr>
        <w:t>қ</w:t>
      </w:r>
      <w:r w:rsidRPr="00B31188">
        <w:rPr>
          <w:rFonts w:ascii="Palatino Linotype" w:hAnsi="Palatino Linotype"/>
          <w:sz w:val="28"/>
          <w:szCs w:val="28"/>
        </w:rPr>
        <w:t>, мактаб, ВАО, сиёсат;</w:t>
      </w:r>
    </w:p>
    <w:p w:rsidR="007504A2" w:rsidRPr="00B31188" w:rsidRDefault="007504A2" w:rsidP="006B200B">
      <w:pPr>
        <w:spacing w:after="0" w:line="240" w:lineRule="auto"/>
        <w:jc w:val="both"/>
        <w:rPr>
          <w:rFonts w:ascii="Palatino Linotype" w:hAnsi="Palatino Linotype"/>
          <w:sz w:val="28"/>
          <w:szCs w:val="28"/>
        </w:rPr>
      </w:pPr>
      <w:r w:rsidRPr="00B31188">
        <w:rPr>
          <w:rFonts w:ascii="Palatino Linotype" w:hAnsi="Palatino Linotype"/>
          <w:sz w:val="28"/>
          <w:szCs w:val="28"/>
        </w:rPr>
        <w:t>$D) Оила, сиёсат, и</w:t>
      </w:r>
      <w:r w:rsidRPr="00B31188">
        <w:rPr>
          <w:rFonts w:ascii="Palatino Linotype" w:hAnsi="Palatino Linotype" w:cs="Cambria"/>
          <w:sz w:val="28"/>
          <w:szCs w:val="28"/>
        </w:rPr>
        <w:t>қ</w:t>
      </w:r>
      <w:r w:rsidRPr="00B31188">
        <w:rPr>
          <w:rFonts w:ascii="Palatino Linotype" w:hAnsi="Palatino Linotype"/>
          <w:sz w:val="28"/>
          <w:szCs w:val="28"/>
        </w:rPr>
        <w:t xml:space="preserve">тисод, маориф, дин, </w:t>
      </w:r>
      <w:r w:rsidRPr="00B31188">
        <w:rPr>
          <w:rFonts w:ascii="Palatino Linotype" w:hAnsi="Palatino Linotype" w:cs="Cambria"/>
          <w:sz w:val="28"/>
          <w:szCs w:val="28"/>
        </w:rPr>
        <w:t>ҳӯқ</w:t>
      </w:r>
      <w:r w:rsidRPr="00B31188">
        <w:rPr>
          <w:rFonts w:ascii="Palatino Linotype" w:hAnsi="Palatino Linotype"/>
          <w:sz w:val="28"/>
          <w:szCs w:val="28"/>
        </w:rPr>
        <w:t>у</w:t>
      </w:r>
      <w:r w:rsidRPr="00B31188">
        <w:rPr>
          <w:rFonts w:ascii="Palatino Linotype" w:hAnsi="Palatino Linotype" w:cs="Cambria"/>
          <w:sz w:val="28"/>
          <w:szCs w:val="28"/>
        </w:rPr>
        <w:t>қ</w:t>
      </w:r>
      <w:r w:rsidRPr="00B31188">
        <w:rPr>
          <w:rFonts w:ascii="Palatino Linotype" w:hAnsi="Palatino Linotype"/>
          <w:sz w:val="28"/>
          <w:szCs w:val="28"/>
        </w:rPr>
        <w:t>;</w:t>
      </w:r>
    </w:p>
    <w:p w:rsidR="007504A2" w:rsidRPr="00B31188" w:rsidRDefault="007504A2" w:rsidP="006B200B">
      <w:pPr>
        <w:spacing w:after="0" w:line="240" w:lineRule="auto"/>
        <w:jc w:val="both"/>
        <w:rPr>
          <w:rFonts w:ascii="Palatino Linotype" w:hAnsi="Palatino Linotype"/>
          <w:sz w:val="28"/>
          <w:szCs w:val="28"/>
        </w:rPr>
      </w:pPr>
      <w:r w:rsidRPr="00B31188">
        <w:rPr>
          <w:rFonts w:ascii="Palatino Linotype" w:hAnsi="Palatino Linotype"/>
          <w:sz w:val="28"/>
          <w:szCs w:val="28"/>
        </w:rPr>
        <w:t>$E) Инистути ом</w:t>
      </w:r>
      <w:r w:rsidRPr="00B31188">
        <w:rPr>
          <w:rFonts w:ascii="Palatino Linotype" w:hAnsi="Palatino Linotype" w:cs="Cambria"/>
          <w:sz w:val="28"/>
          <w:szCs w:val="28"/>
        </w:rPr>
        <w:t>ӯ</w:t>
      </w:r>
      <w:r w:rsidRPr="00B31188">
        <w:rPr>
          <w:rFonts w:ascii="Palatino Linotype" w:hAnsi="Palatino Linotype"/>
          <w:sz w:val="28"/>
          <w:szCs w:val="28"/>
        </w:rPr>
        <w:t>згор</w:t>
      </w:r>
      <w:r w:rsidRPr="00B31188">
        <w:rPr>
          <w:rFonts w:ascii="Palatino Linotype" w:hAnsi="Palatino Linotype" w:cs="Cambria"/>
          <w:sz w:val="28"/>
          <w:szCs w:val="28"/>
        </w:rPr>
        <w:t>ӣ</w:t>
      </w:r>
      <w:r w:rsidRPr="00B31188">
        <w:rPr>
          <w:rFonts w:ascii="Palatino Linotype" w:hAnsi="Palatino Linotype"/>
          <w:sz w:val="28"/>
          <w:szCs w:val="28"/>
        </w:rPr>
        <w:t xml:space="preserve"> ва санъат;</w:t>
      </w:r>
    </w:p>
    <w:p w:rsidR="007504A2" w:rsidRPr="00B31188" w:rsidRDefault="007504A2" w:rsidP="00913E87">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Масъалаи баву</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 xml:space="preserve">удоии инсон ва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 xml:space="preserve">амъият дар кадом давр аз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 xml:space="preserve">ониби мутафаккирон ба </w:t>
      </w:r>
      <w:r w:rsidRPr="00B31188">
        <w:rPr>
          <w:rFonts w:ascii="Palatino Linotype" w:hAnsi="Palatino Linotype" w:cs="Cambria"/>
          <w:bCs/>
          <w:color w:val="000000"/>
          <w:sz w:val="28"/>
          <w:szCs w:val="28"/>
        </w:rPr>
        <w:t>қ</w:t>
      </w:r>
      <w:r w:rsidRPr="00B31188">
        <w:rPr>
          <w:rFonts w:ascii="Palatino Linotype" w:hAnsi="Palatino Linotype"/>
          <w:bCs/>
          <w:color w:val="000000"/>
          <w:sz w:val="28"/>
          <w:szCs w:val="28"/>
        </w:rPr>
        <w:t>айд гирифта шудааст?</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A</w:t>
      </w:r>
      <w:r w:rsidRPr="00B31188">
        <w:rPr>
          <w:rFonts w:ascii="Palatino Linotype" w:hAnsi="Palatino Linotype"/>
          <w:bCs/>
          <w:color w:val="000000"/>
          <w:sz w:val="28"/>
          <w:szCs w:val="28"/>
        </w:rPr>
        <w:t>) Давраи ас</w:t>
      </w:r>
      <w:r w:rsidRPr="00B31188">
        <w:rPr>
          <w:rFonts w:ascii="Palatino Linotype" w:hAnsi="Palatino Linotype"/>
          <w:bCs/>
          <w:color w:val="000000"/>
          <w:sz w:val="28"/>
          <w:szCs w:val="28"/>
          <w:lang w:val="tg-Cyrl-TJ"/>
        </w:rPr>
        <w:t xml:space="preserve">рҳои </w:t>
      </w:r>
      <w:r w:rsidRPr="00B31188">
        <w:rPr>
          <w:rFonts w:ascii="Palatino Linotype" w:hAnsi="Palatino Linotype"/>
          <w:bCs/>
          <w:color w:val="000000"/>
          <w:sz w:val="28"/>
          <w:szCs w:val="28"/>
        </w:rPr>
        <w:t>миёна;</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Давраи ибтидо</w:t>
      </w:r>
      <w:r w:rsidRPr="00B31188">
        <w:rPr>
          <w:rFonts w:ascii="Palatino Linotype" w:hAnsi="Palatino Linotype" w:cs="Cambria"/>
          <w:bCs/>
          <w:color w:val="000000"/>
          <w:sz w:val="28"/>
          <w:szCs w:val="28"/>
        </w:rPr>
        <w:t>ӣ</w:t>
      </w:r>
      <w:r w:rsidRPr="00B31188">
        <w:rPr>
          <w:rFonts w:ascii="Palatino Linotype" w:hAnsi="Palatino Linotype"/>
          <w:bCs/>
          <w:color w:val="000000"/>
          <w:sz w:val="28"/>
          <w:szCs w:val="28"/>
        </w:rPr>
        <w:t>;</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Давраи нав;</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Давраи анти</w:t>
      </w:r>
      <w:r w:rsidRPr="00B31188">
        <w:rPr>
          <w:rFonts w:ascii="Palatino Linotype" w:hAnsi="Palatino Linotype" w:cs="Cambria"/>
          <w:bCs/>
          <w:color w:val="000000"/>
          <w:sz w:val="28"/>
          <w:szCs w:val="28"/>
        </w:rPr>
        <w:t>қӣ</w:t>
      </w:r>
      <w:r w:rsidRPr="00B31188">
        <w:rPr>
          <w:rFonts w:ascii="Palatino Linotype" w:hAnsi="Palatino Linotype"/>
          <w:bCs/>
          <w:color w:val="000000"/>
          <w:sz w:val="28"/>
          <w:szCs w:val="28"/>
        </w:rPr>
        <w:t>;</w:t>
      </w:r>
    </w:p>
    <w:p w:rsidR="007504A2" w:rsidRPr="00B31188" w:rsidRDefault="007504A2" w:rsidP="00C14FE5">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Дар давраи Чини</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о;</w:t>
      </w:r>
    </w:p>
    <w:p w:rsidR="007504A2" w:rsidRPr="00B31188" w:rsidRDefault="007504A2" w:rsidP="00913E87">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@20.</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Дини Ислом ба кадом типологияи дин</w:t>
      </w:r>
      <w:r w:rsidRPr="00B31188">
        <w:rPr>
          <w:rFonts w:ascii="Palatino Linotype" w:hAnsi="Palatino Linotype" w:cs="Cambria"/>
          <w:sz w:val="28"/>
          <w:szCs w:val="28"/>
        </w:rPr>
        <w:t>ҳ</w:t>
      </w:r>
      <w:r w:rsidRPr="00B31188">
        <w:rPr>
          <w:rFonts w:ascii="Palatino Linotype" w:hAnsi="Palatino Linotype"/>
          <w:sz w:val="28"/>
          <w:szCs w:val="28"/>
        </w:rPr>
        <w:t>о дохил мешавад?</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 xml:space="preserve">$A) </w:t>
      </w:r>
      <w:r w:rsidRPr="00B31188">
        <w:rPr>
          <w:rFonts w:ascii="Palatino Linotype" w:hAnsi="Palatino Linotype" w:cs="Cambria"/>
          <w:sz w:val="28"/>
          <w:szCs w:val="28"/>
        </w:rPr>
        <w:t>Қ</w:t>
      </w:r>
      <w:r w:rsidRPr="00B31188">
        <w:rPr>
          <w:rFonts w:ascii="Palatino Linotype" w:hAnsi="Palatino Linotype"/>
          <w:sz w:val="28"/>
          <w:szCs w:val="28"/>
        </w:rPr>
        <w:t>абилав</w:t>
      </w:r>
      <w:r w:rsidRPr="00B31188">
        <w:rPr>
          <w:rFonts w:ascii="Palatino Linotype" w:hAnsi="Palatino Linotype" w:cs="Cambria"/>
          <w:sz w:val="28"/>
          <w:szCs w:val="28"/>
        </w:rPr>
        <w:t>ӣ</w:t>
      </w:r>
      <w:r w:rsidRPr="00B31188">
        <w:rPr>
          <w:rFonts w:ascii="Palatino Linotype" w:hAnsi="Palatino Linotype"/>
          <w:sz w:val="28"/>
          <w:szCs w:val="28"/>
        </w:rPr>
        <w:t>;</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$B) Авлод</w:t>
      </w:r>
      <w:r w:rsidRPr="00B31188">
        <w:rPr>
          <w:rFonts w:ascii="Palatino Linotype" w:hAnsi="Palatino Linotype" w:cs="Cambria"/>
          <w:sz w:val="28"/>
          <w:szCs w:val="28"/>
        </w:rPr>
        <w:t>ӣ</w:t>
      </w:r>
      <w:r w:rsidRPr="00B31188">
        <w:rPr>
          <w:rFonts w:ascii="Palatino Linotype" w:hAnsi="Palatino Linotype"/>
          <w:sz w:val="28"/>
          <w:szCs w:val="28"/>
        </w:rPr>
        <w:t>;</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$C) Хал</w:t>
      </w:r>
      <w:r w:rsidRPr="00B31188">
        <w:rPr>
          <w:rFonts w:ascii="Palatino Linotype" w:hAnsi="Palatino Linotype" w:cs="Cambria"/>
          <w:sz w:val="28"/>
          <w:szCs w:val="28"/>
        </w:rPr>
        <w:t>қӣ</w:t>
      </w:r>
      <w:r w:rsidRPr="00B31188">
        <w:rPr>
          <w:rFonts w:ascii="Palatino Linotype" w:hAnsi="Palatino Linotype"/>
          <w:sz w:val="28"/>
          <w:szCs w:val="28"/>
        </w:rPr>
        <w:t>;</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$D) Милл</w:t>
      </w:r>
      <w:r w:rsidRPr="00B31188">
        <w:rPr>
          <w:rFonts w:ascii="Palatino Linotype" w:hAnsi="Palatino Linotype" w:cs="Cambria"/>
          <w:sz w:val="28"/>
          <w:szCs w:val="28"/>
        </w:rPr>
        <w:t>ӣ</w:t>
      </w:r>
      <w:r w:rsidRPr="00B31188">
        <w:rPr>
          <w:rFonts w:ascii="Palatino Linotype" w:hAnsi="Palatino Linotype"/>
          <w:sz w:val="28"/>
          <w:szCs w:val="28"/>
        </w:rPr>
        <w:t>;</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 xml:space="preserve">$E) </w:t>
      </w:r>
      <w:r w:rsidRPr="00B31188">
        <w:rPr>
          <w:rFonts w:ascii="Palatino Linotype" w:hAnsi="Palatino Linotype" w:cs="Cambria"/>
          <w:sz w:val="28"/>
          <w:szCs w:val="28"/>
        </w:rPr>
        <w:t>Ҷ</w:t>
      </w:r>
      <w:r w:rsidRPr="00B31188">
        <w:rPr>
          <w:rFonts w:ascii="Palatino Linotype" w:hAnsi="Palatino Linotype"/>
          <w:sz w:val="28"/>
          <w:szCs w:val="28"/>
        </w:rPr>
        <w:t>а</w:t>
      </w:r>
      <w:r w:rsidRPr="00B31188">
        <w:rPr>
          <w:rFonts w:ascii="Palatino Linotype" w:hAnsi="Palatino Linotype" w:cs="Cambria"/>
          <w:sz w:val="28"/>
          <w:szCs w:val="28"/>
        </w:rPr>
        <w:t>ҳ</w:t>
      </w:r>
      <w:r w:rsidRPr="00B31188">
        <w:rPr>
          <w:rFonts w:ascii="Palatino Linotype" w:hAnsi="Palatino Linotype"/>
          <w:sz w:val="28"/>
          <w:szCs w:val="28"/>
        </w:rPr>
        <w:t>он</w:t>
      </w:r>
      <w:r w:rsidRPr="00B31188">
        <w:rPr>
          <w:rFonts w:ascii="Palatino Linotype" w:hAnsi="Palatino Linotype" w:cs="Cambria"/>
          <w:sz w:val="28"/>
          <w:szCs w:val="28"/>
        </w:rPr>
        <w:t>ӣ</w:t>
      </w:r>
      <w:r w:rsidRPr="00B31188">
        <w:rPr>
          <w:rFonts w:ascii="Palatino Linotype" w:hAnsi="Palatino Linotype"/>
          <w:sz w:val="28"/>
          <w:szCs w:val="28"/>
        </w:rPr>
        <w:t>;</w:t>
      </w:r>
    </w:p>
    <w:p w:rsidR="007504A2" w:rsidRPr="00B31188" w:rsidRDefault="007504A2" w:rsidP="00913E87">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@21.</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Кадом мутафаккир аз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ониби Худо ба ву</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уд омадани олам ва инсонро аввалин маротиба инкор намудааст?</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Геродот;</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Гердер;</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Геракл;</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Гарсия;</w:t>
      </w:r>
    </w:p>
    <w:p w:rsidR="007504A2" w:rsidRPr="00B31188" w:rsidRDefault="007504A2" w:rsidP="00913E87">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Гарриман;</w:t>
      </w:r>
    </w:p>
    <w:p w:rsidR="007504A2" w:rsidRPr="00B31188" w:rsidRDefault="007504A2" w:rsidP="00913E87">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@22.</w:t>
      </w:r>
    </w:p>
    <w:p w:rsidR="007504A2" w:rsidRPr="00B31188" w:rsidRDefault="007504A2" w:rsidP="00571B1A">
      <w:pPr>
        <w:spacing w:after="0" w:line="240" w:lineRule="auto"/>
        <w:jc w:val="both"/>
        <w:rPr>
          <w:rFonts w:ascii="Palatino Linotype" w:hAnsi="Palatino Linotype"/>
          <w:sz w:val="28"/>
          <w:szCs w:val="28"/>
        </w:rPr>
      </w:pPr>
      <w:r w:rsidRPr="00B31188">
        <w:rPr>
          <w:rFonts w:ascii="Palatino Linotype" w:hAnsi="Palatino Linotype"/>
          <w:sz w:val="28"/>
          <w:szCs w:val="28"/>
        </w:rPr>
        <w:t>«Дин ва подшо</w:t>
      </w:r>
      <w:r w:rsidRPr="00B31188">
        <w:rPr>
          <w:rFonts w:ascii="Palatino Linotype" w:hAnsi="Palatino Linotype" w:cs="Cambria"/>
          <w:sz w:val="28"/>
          <w:szCs w:val="28"/>
        </w:rPr>
        <w:t>ҳӣ</w:t>
      </w:r>
      <w:r w:rsidRPr="00B31188">
        <w:rPr>
          <w:rFonts w:ascii="Palatino Linotype" w:hAnsi="Palatino Linotype"/>
          <w:sz w:val="28"/>
          <w:szCs w:val="28"/>
        </w:rPr>
        <w:t xml:space="preserve"> чун ду бародаранд ва аз як шиками модар омада»- ин суханон бо кадом олим тааллу</w:t>
      </w:r>
      <w:r w:rsidRPr="00B31188">
        <w:rPr>
          <w:rFonts w:ascii="Palatino Linotype" w:hAnsi="Palatino Linotype" w:cs="Cambria"/>
          <w:sz w:val="28"/>
          <w:szCs w:val="28"/>
        </w:rPr>
        <w:t>қ</w:t>
      </w:r>
      <w:r w:rsidRPr="00B31188">
        <w:rPr>
          <w:rFonts w:ascii="Palatino Linotype" w:hAnsi="Palatino Linotype"/>
          <w:sz w:val="28"/>
          <w:szCs w:val="28"/>
        </w:rPr>
        <w:t xml:space="preserve"> дорад?</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$A) Ибни Халдун;</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$B) Аб</w:t>
      </w:r>
      <w:r w:rsidRPr="00B31188">
        <w:rPr>
          <w:rFonts w:ascii="Palatino Linotype" w:hAnsi="Palatino Linotype" w:cs="Cambria"/>
          <w:sz w:val="28"/>
          <w:szCs w:val="28"/>
        </w:rPr>
        <w:t>ӯ</w:t>
      </w:r>
      <w:r w:rsidRPr="00B31188">
        <w:rPr>
          <w:rFonts w:ascii="Palatino Linotype" w:hAnsi="Palatino Linotype"/>
          <w:sz w:val="28"/>
          <w:szCs w:val="28"/>
        </w:rPr>
        <w:t>ал</w:t>
      </w:r>
      <w:r w:rsidRPr="00B31188">
        <w:rPr>
          <w:rFonts w:ascii="Palatino Linotype" w:hAnsi="Palatino Linotype" w:cs="Cambria"/>
          <w:sz w:val="28"/>
          <w:szCs w:val="28"/>
        </w:rPr>
        <w:t>ӣ</w:t>
      </w:r>
      <w:r w:rsidRPr="00B31188">
        <w:rPr>
          <w:rFonts w:ascii="Palatino Linotype" w:hAnsi="Palatino Linotype"/>
          <w:sz w:val="28"/>
          <w:szCs w:val="28"/>
        </w:rPr>
        <w:t xml:space="preserve"> ибни Сино;</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$C) Ш. Шоисматуллоев;</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$D) Му</w:t>
      </w:r>
      <w:r w:rsidRPr="00B31188">
        <w:rPr>
          <w:rFonts w:ascii="Palatino Linotype" w:hAnsi="Palatino Linotype" w:cs="Cambria"/>
          <w:sz w:val="28"/>
          <w:szCs w:val="28"/>
        </w:rPr>
        <w:t>ҳ</w:t>
      </w:r>
      <w:r w:rsidRPr="00B31188">
        <w:rPr>
          <w:rFonts w:ascii="Palatino Linotype" w:hAnsi="Palatino Linotype"/>
          <w:sz w:val="28"/>
          <w:szCs w:val="28"/>
        </w:rPr>
        <w:t xml:space="preserve">аммад </w:t>
      </w:r>
      <w:r w:rsidRPr="00B31188">
        <w:rPr>
          <w:rFonts w:ascii="Palatino Linotype" w:hAnsi="Palatino Linotype" w:cs="Cambria"/>
          <w:sz w:val="28"/>
          <w:szCs w:val="28"/>
        </w:rPr>
        <w:t>Ғ</w:t>
      </w:r>
      <w:r w:rsidRPr="00B31188">
        <w:rPr>
          <w:rFonts w:ascii="Palatino Linotype" w:hAnsi="Palatino Linotype"/>
          <w:sz w:val="28"/>
          <w:szCs w:val="28"/>
        </w:rPr>
        <w:t>аззол</w:t>
      </w:r>
      <w:r w:rsidRPr="00B31188">
        <w:rPr>
          <w:rFonts w:ascii="Palatino Linotype" w:hAnsi="Palatino Linotype" w:cs="Cambria"/>
          <w:sz w:val="28"/>
          <w:szCs w:val="28"/>
        </w:rPr>
        <w:t>ӣ</w:t>
      </w:r>
      <w:r w:rsidRPr="00B31188">
        <w:rPr>
          <w:rFonts w:ascii="Palatino Linotype" w:hAnsi="Palatino Linotype"/>
          <w:sz w:val="28"/>
          <w:szCs w:val="28"/>
        </w:rPr>
        <w:t>;</w:t>
      </w:r>
    </w:p>
    <w:p w:rsidR="007504A2" w:rsidRPr="00B31188" w:rsidRDefault="007504A2" w:rsidP="00CA0935">
      <w:pPr>
        <w:spacing w:after="0" w:line="240" w:lineRule="auto"/>
        <w:jc w:val="both"/>
        <w:rPr>
          <w:rFonts w:ascii="Palatino Linotype" w:hAnsi="Palatino Linotype"/>
          <w:sz w:val="28"/>
          <w:szCs w:val="28"/>
        </w:rPr>
      </w:pPr>
      <w:r w:rsidRPr="00B31188">
        <w:rPr>
          <w:rFonts w:ascii="Palatino Linotype" w:hAnsi="Palatino Linotype"/>
          <w:sz w:val="28"/>
          <w:szCs w:val="28"/>
        </w:rPr>
        <w:t>$E) М. Осим</w:t>
      </w:r>
      <w:r w:rsidRPr="00B31188">
        <w:rPr>
          <w:rFonts w:ascii="Palatino Linotype" w:hAnsi="Palatino Linotype" w:cs="Cambria"/>
          <w:sz w:val="28"/>
          <w:szCs w:val="28"/>
        </w:rPr>
        <w:t>ӣ</w:t>
      </w:r>
      <w:r w:rsidRPr="00B31188">
        <w:rPr>
          <w:rFonts w:ascii="Palatino Linotype" w:hAnsi="Palatino Linotype"/>
          <w:sz w:val="28"/>
          <w:szCs w:val="28"/>
        </w:rPr>
        <w:t>;</w:t>
      </w:r>
    </w:p>
    <w:p w:rsidR="007504A2" w:rsidRPr="00B31188" w:rsidRDefault="007504A2" w:rsidP="00571B1A">
      <w:pPr>
        <w:spacing w:after="0" w:line="240" w:lineRule="auto"/>
        <w:jc w:val="both"/>
        <w:rPr>
          <w:rFonts w:ascii="Palatino Linotype" w:hAnsi="Palatino Linotype"/>
          <w:sz w:val="28"/>
          <w:szCs w:val="28"/>
        </w:rPr>
      </w:pPr>
      <w:r>
        <w:rPr>
          <w:rFonts w:ascii="Palatino Linotype" w:hAnsi="Palatino Linotype"/>
          <w:sz w:val="28"/>
          <w:szCs w:val="28"/>
          <w:lang w:eastAsia="ru-RU"/>
        </w:rPr>
        <w:t>@23.</w:t>
      </w:r>
    </w:p>
    <w:p w:rsidR="007504A2" w:rsidRPr="00B31188" w:rsidRDefault="007504A2" w:rsidP="00571B1A">
      <w:pPr>
        <w:spacing w:after="0" w:line="240" w:lineRule="auto"/>
        <w:jc w:val="both"/>
        <w:rPr>
          <w:rFonts w:ascii="Palatino Linotype" w:hAnsi="Palatino Linotype"/>
          <w:sz w:val="28"/>
          <w:szCs w:val="28"/>
        </w:rPr>
      </w:pPr>
      <w:r w:rsidRPr="00B31188">
        <w:rPr>
          <w:rFonts w:ascii="Palatino Linotype" w:hAnsi="Palatino Linotype"/>
          <w:sz w:val="28"/>
          <w:szCs w:val="28"/>
          <w:lang w:eastAsia="ru-RU"/>
        </w:rPr>
        <w:t>Мувофи</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и асотир, бисёр ва</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 xml:space="preserve">т дар офаридани олам ва инсон асосгузорони авлод, </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авм ва хал</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ият иштироки к</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дар назар дошта мешуд?</w:t>
      </w:r>
    </w:p>
    <w:p w:rsidR="007504A2" w:rsidRPr="00B31188" w:rsidRDefault="007504A2" w:rsidP="00913E8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Синф</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 таба</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а</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w:t>
      </w:r>
    </w:p>
    <w:p w:rsidR="007504A2" w:rsidRPr="00B31188" w:rsidRDefault="007504A2" w:rsidP="00913E8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Ташкилот</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w:t>
      </w:r>
    </w:p>
    <w:p w:rsidR="007504A2" w:rsidRPr="00B31188" w:rsidRDefault="007504A2" w:rsidP="00913E8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Гур</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ои этник</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913E8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Дугоник</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 экизак</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w:t>
      </w:r>
    </w:p>
    <w:p w:rsidR="007504A2" w:rsidRPr="00B31188" w:rsidRDefault="007504A2" w:rsidP="00913E8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Гур</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ои касб</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DB59C7">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@24.</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«Таълимоти иҷтимоии мутафаккирони Шарқ» ҳамчун фанни таълимӣ бо кадом предметҳо алоқамандии зич дорад?</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фалсафа ва фалсафаи иҷтимоӣ, сиёсатшиносӣ, назарияи давлат ва ҳуқуқ, таърих, иқтисодиёт;</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физика, химия, матиматика, таърих;</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география, мусиқӣ, диншиносӣ, сиёсатшиносӣ;</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фалсафаи маориф, таърих, ҳуқуқ;</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фарҳангшиносӣ, геометрия;</w:t>
      </w:r>
    </w:p>
    <w:p w:rsidR="007504A2" w:rsidRPr="00B31188" w:rsidRDefault="007504A2" w:rsidP="00DB59C7">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@25.</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Зодго</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и Имоми Аъзам Аб</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анифаро номбар кунед?</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w:t>
      </w:r>
      <w:r w:rsidRPr="00B31188">
        <w:rPr>
          <w:rFonts w:ascii="Palatino Linotype" w:hAnsi="Palatino Linotype"/>
          <w:sz w:val="28"/>
          <w:szCs w:val="28"/>
          <w:lang w:val="en-US" w:eastAsia="ru-RU"/>
        </w:rPr>
        <w:t>A</w:t>
      </w:r>
      <w:r w:rsidRPr="00B31188">
        <w:rPr>
          <w:rFonts w:ascii="Palatino Linotype" w:hAnsi="Palatino Linotype"/>
          <w:sz w:val="28"/>
          <w:szCs w:val="28"/>
          <w:lang w:eastAsia="ru-RU"/>
        </w:rPr>
        <w:t>) Кобул;</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w:t>
      </w:r>
      <w:r w:rsidRPr="00B31188">
        <w:rPr>
          <w:rFonts w:ascii="Palatino Linotype" w:hAnsi="Palatino Linotype"/>
          <w:sz w:val="28"/>
          <w:szCs w:val="28"/>
          <w:lang w:val="en-US" w:eastAsia="ru-RU"/>
        </w:rPr>
        <w:t>B</w:t>
      </w:r>
      <w:r w:rsidRPr="00B31188">
        <w:rPr>
          <w:rFonts w:ascii="Palatino Linotype" w:hAnsi="Palatino Linotype"/>
          <w:sz w:val="28"/>
          <w:szCs w:val="28"/>
          <w:lang w:eastAsia="ru-RU"/>
        </w:rPr>
        <w:t>) Бухоро;</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w:t>
      </w:r>
      <w:r w:rsidRPr="00B31188">
        <w:rPr>
          <w:rFonts w:ascii="Palatino Linotype" w:hAnsi="Palatino Linotype"/>
          <w:sz w:val="28"/>
          <w:szCs w:val="28"/>
          <w:lang w:val="en-US" w:eastAsia="ru-RU"/>
        </w:rPr>
        <w:t>C</w:t>
      </w:r>
      <w:r w:rsidRPr="00B31188">
        <w:rPr>
          <w:rFonts w:ascii="Palatino Linotype" w:hAnsi="Palatino Linotype"/>
          <w:sz w:val="28"/>
          <w:szCs w:val="28"/>
          <w:lang w:eastAsia="ru-RU"/>
        </w:rPr>
        <w:t>) Куфа;</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w:t>
      </w:r>
      <w:r w:rsidRPr="00B31188">
        <w:rPr>
          <w:rFonts w:ascii="Palatino Linotype" w:hAnsi="Palatino Linotype"/>
          <w:sz w:val="28"/>
          <w:szCs w:val="28"/>
          <w:lang w:val="en-US" w:eastAsia="ru-RU"/>
        </w:rPr>
        <w:t>D</w:t>
      </w:r>
      <w:r w:rsidRPr="00B31188">
        <w:rPr>
          <w:rFonts w:ascii="Palatino Linotype" w:hAnsi="Palatino Linotype"/>
          <w:sz w:val="28"/>
          <w:szCs w:val="28"/>
          <w:lang w:eastAsia="ru-RU"/>
        </w:rPr>
        <w:t xml:space="preserve">)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ирот;</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w:t>
      </w:r>
      <w:r w:rsidRPr="00B31188">
        <w:rPr>
          <w:rFonts w:ascii="Palatino Linotype" w:hAnsi="Palatino Linotype"/>
          <w:sz w:val="28"/>
          <w:szCs w:val="28"/>
          <w:lang w:val="en-US" w:eastAsia="ru-RU"/>
        </w:rPr>
        <w:t>E</w:t>
      </w:r>
      <w:r w:rsidRPr="00B31188">
        <w:rPr>
          <w:rFonts w:ascii="Palatino Linotype" w:hAnsi="Palatino Linotype"/>
          <w:sz w:val="28"/>
          <w:szCs w:val="28"/>
          <w:lang w:eastAsia="ru-RU"/>
        </w:rPr>
        <w:t>) Те</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рон;</w:t>
      </w:r>
    </w:p>
    <w:p w:rsidR="007504A2" w:rsidRPr="00B31188" w:rsidRDefault="007504A2" w:rsidP="00DB59C7">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@26.</w:t>
      </w:r>
      <w:r w:rsidRPr="00B31188">
        <w:rPr>
          <w:rFonts w:ascii="Palatino Linotype" w:hAnsi="Palatino Linotype"/>
          <w:sz w:val="28"/>
          <w:szCs w:val="28"/>
          <w:lang w:eastAsia="ru-RU"/>
        </w:rPr>
        <w:t xml:space="preserve"> </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Аб</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анифа дар синни чанд солагиаш фа</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е</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и м</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ътабар шуда буд?</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20- солагиаш;</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50 -солагиаш;</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29- солагиаш;</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40 -солагиаш;</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35 -солагиаш;</w:t>
      </w:r>
    </w:p>
    <w:p w:rsidR="007504A2" w:rsidRPr="00B31188" w:rsidRDefault="007504A2" w:rsidP="00DB59C7">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@27.</w:t>
      </w:r>
      <w:r w:rsidRPr="00B31188">
        <w:rPr>
          <w:rFonts w:ascii="Palatino Linotype" w:hAnsi="Palatino Linotype"/>
          <w:sz w:val="28"/>
          <w:szCs w:val="28"/>
          <w:lang w:eastAsia="ru-RU"/>
        </w:rPr>
        <w:t xml:space="preserve"> </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Кадоме аз ин ном</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 xml:space="preserve">о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ам номи Абу</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 xml:space="preserve">анифа аст ва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 xml:space="preserve">ам номи бобои </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 xml:space="preserve">$A) </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амолидин;</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Н</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ъмон;</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Аб</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бакр;</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Аб</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толиб;</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Умар;</w:t>
      </w:r>
    </w:p>
    <w:p w:rsidR="007504A2" w:rsidRPr="00B31188" w:rsidRDefault="007504A2" w:rsidP="00DB59C7">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@28.</w:t>
      </w:r>
      <w:r w:rsidRPr="00B31188">
        <w:rPr>
          <w:rFonts w:ascii="Palatino Linotype" w:hAnsi="Palatino Linotype"/>
          <w:sz w:val="28"/>
          <w:szCs w:val="28"/>
          <w:lang w:eastAsia="ru-RU"/>
        </w:rPr>
        <w:t xml:space="preserve"> </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Маш</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уртарин асри Имоми Аъзам Аб</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анифаро номбар кунед?</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«Баён</w:t>
      </w:r>
      <w:r w:rsidRPr="00B31188">
        <w:rPr>
          <w:rFonts w:ascii="Palatino Linotype" w:hAnsi="Palatino Linotype"/>
          <w:sz w:val="28"/>
          <w:szCs w:val="28"/>
          <w:lang w:val="tg-Cyrl-TJ" w:eastAsia="ru-RU"/>
        </w:rPr>
        <w:t>-ул мулк</w:t>
      </w:r>
      <w:r w:rsidRPr="00B31188">
        <w:rPr>
          <w:rFonts w:ascii="Palatino Linotype" w:hAnsi="Palatino Linotype"/>
          <w:sz w:val="28"/>
          <w:szCs w:val="28"/>
          <w:lang w:eastAsia="ru-RU"/>
        </w:rPr>
        <w:t>»;</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«Наси</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ат-ул-мулк»;</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«Фи</w:t>
      </w:r>
      <w:r w:rsidRPr="00B31188">
        <w:rPr>
          <w:rFonts w:ascii="Palatino Linotype" w:hAnsi="Palatino Linotype" w:cs="Cambria"/>
          <w:sz w:val="28"/>
          <w:szCs w:val="28"/>
          <w:lang w:eastAsia="ru-RU"/>
        </w:rPr>
        <w:t>қҳ</w:t>
      </w:r>
      <w:r w:rsidRPr="00B31188">
        <w:rPr>
          <w:rFonts w:ascii="Palatino Linotype" w:hAnsi="Palatino Linotype"/>
          <w:sz w:val="28"/>
          <w:szCs w:val="28"/>
          <w:lang w:eastAsia="ru-RU"/>
        </w:rPr>
        <w:t>и акбар»;</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«Подшо</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«Наводир-ул- Ва</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оэъ»;</w:t>
      </w:r>
    </w:p>
    <w:p w:rsidR="007504A2" w:rsidRPr="00B31188" w:rsidRDefault="007504A2" w:rsidP="00DB59C7">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@29.</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 xml:space="preserve">«…дар </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 xml:space="preserve"> нафъи зиёд асту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е</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 xml:space="preserve"> зиёне нест «- ин суханои Аб</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анифа нисбати кадом илм гуфта шудааст?</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 xml:space="preserve">$A) </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иёс;</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Тиб;</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Фалсафа;</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Фи</w:t>
      </w:r>
      <w:r w:rsidRPr="00B31188">
        <w:rPr>
          <w:rFonts w:ascii="Palatino Linotype" w:hAnsi="Palatino Linotype" w:cs="Cambria"/>
          <w:sz w:val="28"/>
          <w:szCs w:val="28"/>
          <w:lang w:eastAsia="ru-RU"/>
        </w:rPr>
        <w:t>қҳ</w:t>
      </w:r>
      <w:r w:rsidRPr="00B31188">
        <w:rPr>
          <w:rFonts w:ascii="Palatino Linotype" w:hAnsi="Palatino Linotype"/>
          <w:sz w:val="28"/>
          <w:szCs w:val="28"/>
          <w:lang w:eastAsia="ru-RU"/>
        </w:rPr>
        <w:t>;</w:t>
      </w:r>
    </w:p>
    <w:p w:rsidR="007504A2" w:rsidRPr="00B31188" w:rsidRDefault="007504A2" w:rsidP="00DB59C7">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Манти</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w:t>
      </w:r>
    </w:p>
    <w:p w:rsidR="007504A2" w:rsidRPr="00B31188" w:rsidRDefault="007504A2" w:rsidP="009A3814">
      <w:pPr>
        <w:spacing w:after="0" w:line="240" w:lineRule="auto"/>
        <w:jc w:val="both"/>
        <w:rPr>
          <w:rFonts w:ascii="Palatino Linotype" w:hAnsi="Palatino Linotype"/>
          <w:bCs/>
          <w:sz w:val="28"/>
          <w:szCs w:val="28"/>
          <w:lang w:eastAsia="ru-RU"/>
        </w:rPr>
      </w:pPr>
      <w:r>
        <w:rPr>
          <w:rFonts w:ascii="Palatino Linotype" w:hAnsi="Palatino Linotype"/>
          <w:bCs/>
          <w:sz w:val="28"/>
          <w:szCs w:val="28"/>
          <w:lang w:eastAsia="ru-RU"/>
        </w:rPr>
        <w:t>@30.</w:t>
      </w:r>
      <w:r w:rsidRPr="00B31188">
        <w:rPr>
          <w:rFonts w:ascii="Palatino Linotype" w:hAnsi="Palatino Linotype"/>
          <w:bCs/>
          <w:sz w:val="28"/>
          <w:szCs w:val="28"/>
          <w:lang w:eastAsia="ru-RU"/>
        </w:rPr>
        <w:t xml:space="preserve"> </w:t>
      </w:r>
    </w:p>
    <w:p w:rsidR="007504A2" w:rsidRPr="00B31188" w:rsidRDefault="007504A2" w:rsidP="009A3814">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Кадоме аз мутафаккири номбаршуда ҷамъиятро ба табақаҳои: а) ҳокимон (аристократҳо): б) ҷанговарон: в) ҳунармандон ва деҳқонон ҷудо намудааст?</w:t>
      </w:r>
    </w:p>
    <w:p w:rsidR="007504A2" w:rsidRPr="00B31188" w:rsidRDefault="007504A2" w:rsidP="009A3814">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A</w:t>
      </w:r>
      <w:r w:rsidRPr="00B31188">
        <w:rPr>
          <w:rFonts w:ascii="Palatino Linotype" w:hAnsi="Palatino Linotype"/>
          <w:bCs/>
          <w:sz w:val="28"/>
          <w:szCs w:val="28"/>
          <w:lang w:eastAsia="ru-RU"/>
        </w:rPr>
        <w:t>) Афлотун;</w:t>
      </w:r>
    </w:p>
    <w:p w:rsidR="007504A2" w:rsidRPr="00B31188" w:rsidRDefault="007504A2" w:rsidP="009A3814">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B</w:t>
      </w:r>
      <w:r w:rsidRPr="00B31188">
        <w:rPr>
          <w:rFonts w:ascii="Palatino Linotype" w:hAnsi="Palatino Linotype"/>
          <w:bCs/>
          <w:sz w:val="28"/>
          <w:szCs w:val="28"/>
          <w:lang w:eastAsia="ru-RU"/>
        </w:rPr>
        <w:t xml:space="preserve">) </w:t>
      </w:r>
      <w:r w:rsidRPr="00B31188">
        <w:rPr>
          <w:rFonts w:ascii="Palatino Linotype" w:hAnsi="Palatino Linotype"/>
          <w:sz w:val="28"/>
          <w:szCs w:val="28"/>
          <w:lang w:eastAsia="ru-RU"/>
        </w:rPr>
        <w:t>И. Кант</w:t>
      </w:r>
      <w:r w:rsidRPr="00B31188">
        <w:rPr>
          <w:rFonts w:ascii="Palatino Linotype" w:hAnsi="Palatino Linotype"/>
          <w:bCs/>
          <w:sz w:val="28"/>
          <w:szCs w:val="28"/>
          <w:lang w:eastAsia="ru-RU"/>
        </w:rPr>
        <w:t>;</w:t>
      </w:r>
    </w:p>
    <w:p w:rsidR="007504A2" w:rsidRPr="00B31188" w:rsidRDefault="007504A2" w:rsidP="009A3814">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C</w:t>
      </w:r>
      <w:r w:rsidRPr="00B31188">
        <w:rPr>
          <w:rFonts w:ascii="Palatino Linotype" w:hAnsi="Palatino Linotype"/>
          <w:bCs/>
          <w:sz w:val="28"/>
          <w:szCs w:val="28"/>
          <w:lang w:eastAsia="ru-RU"/>
        </w:rPr>
        <w:t xml:space="preserve">) </w:t>
      </w:r>
      <w:r w:rsidRPr="00B31188">
        <w:rPr>
          <w:rFonts w:ascii="Palatino Linotype" w:hAnsi="Palatino Linotype"/>
          <w:sz w:val="28"/>
          <w:szCs w:val="28"/>
          <w:lang w:eastAsia="ru-RU"/>
        </w:rPr>
        <w:t>Т. Гоббс</w:t>
      </w:r>
      <w:r w:rsidRPr="00B31188">
        <w:rPr>
          <w:rFonts w:ascii="Palatino Linotype" w:hAnsi="Palatino Linotype"/>
          <w:bCs/>
          <w:sz w:val="28"/>
          <w:szCs w:val="28"/>
          <w:lang w:eastAsia="ru-RU"/>
        </w:rPr>
        <w:t>;</w:t>
      </w:r>
    </w:p>
    <w:p w:rsidR="007504A2" w:rsidRPr="00B31188" w:rsidRDefault="007504A2" w:rsidP="009A3814">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$D) Арасту;</w:t>
      </w:r>
    </w:p>
    <w:p w:rsidR="007504A2" w:rsidRPr="00B31188" w:rsidRDefault="007504A2" w:rsidP="009A3814">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E</w:t>
      </w:r>
      <w:r w:rsidRPr="00B31188">
        <w:rPr>
          <w:rFonts w:ascii="Palatino Linotype" w:hAnsi="Palatino Linotype"/>
          <w:bCs/>
          <w:sz w:val="28"/>
          <w:szCs w:val="28"/>
          <w:lang w:eastAsia="ru-RU"/>
        </w:rPr>
        <w:t xml:space="preserve">) </w:t>
      </w:r>
      <w:r w:rsidRPr="00B31188">
        <w:rPr>
          <w:rFonts w:ascii="Palatino Linotype" w:hAnsi="Palatino Linotype"/>
          <w:sz w:val="28"/>
          <w:szCs w:val="28"/>
          <w:lang w:eastAsia="ru-RU"/>
        </w:rPr>
        <w:t>Конфутсия</w:t>
      </w:r>
      <w:r w:rsidRPr="00B31188">
        <w:rPr>
          <w:rFonts w:ascii="Palatino Linotype" w:hAnsi="Palatino Linotype"/>
          <w:bCs/>
          <w:sz w:val="28"/>
          <w:szCs w:val="28"/>
          <w:lang w:eastAsia="ru-RU"/>
        </w:rPr>
        <w:t>;</w:t>
      </w:r>
    </w:p>
    <w:p w:rsidR="007504A2" w:rsidRPr="00B31188" w:rsidRDefault="007504A2" w:rsidP="00F927EE">
      <w:pPr>
        <w:spacing w:after="0" w:line="240" w:lineRule="auto"/>
        <w:jc w:val="both"/>
        <w:rPr>
          <w:rFonts w:ascii="Palatino Linotype" w:hAnsi="Palatino Linotype"/>
          <w:bCs/>
          <w:sz w:val="28"/>
          <w:szCs w:val="28"/>
          <w:lang w:eastAsia="ru-RU"/>
        </w:rPr>
      </w:pPr>
      <w:r>
        <w:rPr>
          <w:rFonts w:ascii="Palatino Linotype" w:hAnsi="Palatino Linotype"/>
          <w:bCs/>
          <w:sz w:val="28"/>
          <w:szCs w:val="28"/>
          <w:lang w:eastAsia="ru-RU"/>
        </w:rPr>
        <w:t>@31.</w:t>
      </w:r>
      <w:r w:rsidRPr="00B31188">
        <w:rPr>
          <w:rFonts w:ascii="Palatino Linotype" w:hAnsi="Palatino Linotype"/>
          <w:bCs/>
          <w:sz w:val="28"/>
          <w:szCs w:val="28"/>
          <w:lang w:eastAsia="ru-RU"/>
        </w:rPr>
        <w:t xml:space="preserve"> </w:t>
      </w:r>
    </w:p>
    <w:p w:rsidR="007504A2" w:rsidRPr="00B31188" w:rsidRDefault="007504A2" w:rsidP="00F927EE">
      <w:pPr>
        <w:tabs>
          <w:tab w:val="num" w:pos="720"/>
        </w:tabs>
        <w:spacing w:after="0" w:line="240" w:lineRule="auto"/>
        <w:jc w:val="both"/>
        <w:rPr>
          <w:rFonts w:ascii="Palatino Linotype" w:hAnsi="Palatino Linotype"/>
          <w:iCs/>
          <w:sz w:val="28"/>
          <w:szCs w:val="28"/>
          <w:lang w:eastAsia="ru-RU"/>
        </w:rPr>
      </w:pPr>
      <w:r w:rsidRPr="00B31188">
        <w:rPr>
          <w:rFonts w:ascii="Palatino Linotype" w:hAnsi="Palatino Linotype"/>
          <w:iCs/>
          <w:sz w:val="28"/>
          <w:szCs w:val="28"/>
          <w:lang w:eastAsia="ru-RU"/>
        </w:rPr>
        <w:t>Афкори асосии ахлоқӣ дар дини Зардуштия кадом аст?</w:t>
      </w:r>
    </w:p>
    <w:p w:rsidR="007504A2" w:rsidRPr="00B31188" w:rsidRDefault="007504A2" w:rsidP="00F927EE">
      <w:pPr>
        <w:tabs>
          <w:tab w:val="left" w:pos="1080"/>
          <w:tab w:val="left" w:pos="1260"/>
        </w:tabs>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A</w:t>
      </w:r>
      <w:r w:rsidRPr="00B31188">
        <w:rPr>
          <w:rFonts w:ascii="Palatino Linotype" w:hAnsi="Palatino Linotype"/>
          <w:bCs/>
          <w:sz w:val="28"/>
          <w:szCs w:val="28"/>
          <w:lang w:eastAsia="ru-RU"/>
        </w:rPr>
        <w:t xml:space="preserve">) </w:t>
      </w:r>
      <w:r w:rsidRPr="00B31188">
        <w:rPr>
          <w:rFonts w:ascii="Palatino Linotype" w:hAnsi="Palatino Linotype"/>
          <w:bCs/>
          <w:iCs/>
          <w:sz w:val="28"/>
          <w:szCs w:val="28"/>
          <w:lang w:eastAsia="ru-RU"/>
        </w:rPr>
        <w:t>Афкори нек, гуфтори нек, пиндори нек</w:t>
      </w:r>
      <w:r w:rsidRPr="00B31188">
        <w:rPr>
          <w:rFonts w:ascii="Palatino Linotype" w:hAnsi="Palatino Linotype"/>
          <w:bCs/>
          <w:sz w:val="28"/>
          <w:szCs w:val="28"/>
          <w:lang w:eastAsia="ru-RU"/>
        </w:rPr>
        <w:t>;</w:t>
      </w:r>
    </w:p>
    <w:p w:rsidR="007504A2" w:rsidRPr="00B31188" w:rsidRDefault="007504A2" w:rsidP="00F927EE">
      <w:pPr>
        <w:tabs>
          <w:tab w:val="left" w:pos="1080"/>
          <w:tab w:val="left" w:pos="1260"/>
        </w:tabs>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B</w:t>
      </w:r>
      <w:r w:rsidRPr="00B31188">
        <w:rPr>
          <w:rFonts w:ascii="Palatino Linotype" w:hAnsi="Palatino Linotype"/>
          <w:bCs/>
          <w:sz w:val="28"/>
          <w:szCs w:val="28"/>
          <w:lang w:eastAsia="ru-RU"/>
        </w:rPr>
        <w:t xml:space="preserve">) </w:t>
      </w:r>
      <w:r w:rsidRPr="00B31188">
        <w:rPr>
          <w:rFonts w:ascii="Palatino Linotype" w:hAnsi="Palatino Linotype"/>
          <w:bCs/>
          <w:iCs/>
          <w:sz w:val="28"/>
          <w:szCs w:val="28"/>
          <w:lang w:eastAsia="ru-RU"/>
        </w:rPr>
        <w:t>Кори зиёд ва ихтирокориҳо</w:t>
      </w:r>
      <w:r w:rsidRPr="00B31188">
        <w:rPr>
          <w:rFonts w:ascii="Palatino Linotype" w:hAnsi="Palatino Linotype"/>
          <w:bCs/>
          <w:sz w:val="28"/>
          <w:szCs w:val="28"/>
          <w:lang w:eastAsia="ru-RU"/>
        </w:rPr>
        <w:t>;</w:t>
      </w:r>
    </w:p>
    <w:p w:rsidR="007504A2" w:rsidRPr="00B31188" w:rsidRDefault="007504A2" w:rsidP="00F927EE">
      <w:pPr>
        <w:tabs>
          <w:tab w:val="left" w:pos="1080"/>
          <w:tab w:val="left" w:pos="1260"/>
        </w:tabs>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C</w:t>
      </w:r>
      <w:r w:rsidRPr="00B31188">
        <w:rPr>
          <w:rFonts w:ascii="Palatino Linotype" w:hAnsi="Palatino Linotype"/>
          <w:bCs/>
          <w:sz w:val="28"/>
          <w:szCs w:val="28"/>
          <w:lang w:eastAsia="ru-RU"/>
        </w:rPr>
        <w:t xml:space="preserve">) </w:t>
      </w:r>
      <w:r w:rsidRPr="00B31188">
        <w:rPr>
          <w:rFonts w:ascii="Palatino Linotype" w:hAnsi="Palatino Linotype"/>
          <w:bCs/>
          <w:iCs/>
          <w:sz w:val="28"/>
          <w:szCs w:val="28"/>
          <w:lang w:eastAsia="ru-RU"/>
        </w:rPr>
        <w:t>Ахлоқи ҳамидаи инсон ва хушгуфторӣ</w:t>
      </w:r>
      <w:r w:rsidRPr="00B31188">
        <w:rPr>
          <w:rFonts w:ascii="Palatino Linotype" w:hAnsi="Palatino Linotype"/>
          <w:bCs/>
          <w:sz w:val="28"/>
          <w:szCs w:val="28"/>
          <w:lang w:eastAsia="ru-RU"/>
        </w:rPr>
        <w:t>;</w:t>
      </w:r>
    </w:p>
    <w:p w:rsidR="007504A2" w:rsidRPr="00B31188" w:rsidRDefault="007504A2" w:rsidP="00F927EE">
      <w:pPr>
        <w:tabs>
          <w:tab w:val="left" w:pos="1080"/>
          <w:tab w:val="left" w:pos="1260"/>
        </w:tabs>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 xml:space="preserve">$D) </w:t>
      </w:r>
      <w:r w:rsidRPr="00B31188">
        <w:rPr>
          <w:rFonts w:ascii="Palatino Linotype" w:hAnsi="Palatino Linotype"/>
          <w:bCs/>
          <w:iCs/>
          <w:sz w:val="28"/>
          <w:szCs w:val="28"/>
          <w:lang w:eastAsia="ru-RU"/>
        </w:rPr>
        <w:t>Бечорагӣ ва гӯшанишинӣ</w:t>
      </w:r>
      <w:r w:rsidRPr="00B31188">
        <w:rPr>
          <w:rFonts w:ascii="Palatino Linotype" w:hAnsi="Palatino Linotype"/>
          <w:bCs/>
          <w:sz w:val="28"/>
          <w:szCs w:val="28"/>
          <w:lang w:eastAsia="ru-RU"/>
        </w:rPr>
        <w:t>;</w:t>
      </w:r>
    </w:p>
    <w:p w:rsidR="007504A2" w:rsidRPr="00B31188" w:rsidRDefault="007504A2" w:rsidP="00F927EE">
      <w:pPr>
        <w:tabs>
          <w:tab w:val="left" w:pos="1080"/>
          <w:tab w:val="left" w:pos="1260"/>
        </w:tabs>
        <w:spacing w:after="0" w:line="240" w:lineRule="auto"/>
        <w:jc w:val="both"/>
        <w:rPr>
          <w:rFonts w:ascii="Palatino Linotype" w:hAnsi="Palatino Linotype"/>
          <w:bCs/>
          <w:iCs/>
          <w:sz w:val="28"/>
          <w:szCs w:val="28"/>
          <w:lang w:eastAsia="ru-RU"/>
        </w:rPr>
      </w:pPr>
      <w:r w:rsidRPr="00B31188">
        <w:rPr>
          <w:rFonts w:ascii="Palatino Linotype" w:hAnsi="Palatino Linotype"/>
          <w:bCs/>
          <w:sz w:val="28"/>
          <w:szCs w:val="28"/>
          <w:lang w:eastAsia="ru-RU"/>
        </w:rPr>
        <w:t>$</w:t>
      </w:r>
      <w:r w:rsidRPr="00B31188">
        <w:rPr>
          <w:rFonts w:ascii="Palatino Linotype" w:hAnsi="Palatino Linotype"/>
          <w:bCs/>
          <w:sz w:val="28"/>
          <w:szCs w:val="28"/>
          <w:lang w:val="en-US" w:eastAsia="ru-RU"/>
        </w:rPr>
        <w:t>E</w:t>
      </w:r>
      <w:r w:rsidRPr="00B31188">
        <w:rPr>
          <w:rFonts w:ascii="Palatino Linotype" w:hAnsi="Palatino Linotype"/>
          <w:bCs/>
          <w:sz w:val="28"/>
          <w:szCs w:val="28"/>
          <w:lang w:eastAsia="ru-RU"/>
        </w:rPr>
        <w:t xml:space="preserve">) </w:t>
      </w:r>
      <w:r w:rsidRPr="00B31188">
        <w:rPr>
          <w:rFonts w:ascii="Palatino Linotype" w:hAnsi="Palatino Linotype"/>
          <w:bCs/>
          <w:iCs/>
          <w:sz w:val="28"/>
          <w:szCs w:val="28"/>
          <w:lang w:eastAsia="ru-RU"/>
        </w:rPr>
        <w:t>Кори нек, дини нек ва амали нек</w:t>
      </w:r>
      <w:r w:rsidRPr="00B31188">
        <w:rPr>
          <w:rFonts w:ascii="Palatino Linotype" w:hAnsi="Palatino Linotype"/>
          <w:bCs/>
          <w:sz w:val="28"/>
          <w:szCs w:val="28"/>
          <w:lang w:eastAsia="ru-RU"/>
        </w:rPr>
        <w:t>;</w:t>
      </w:r>
    </w:p>
    <w:p w:rsidR="007504A2" w:rsidRPr="00B31188" w:rsidRDefault="007504A2" w:rsidP="00874A14">
      <w:pPr>
        <w:spacing w:after="0" w:line="240" w:lineRule="auto"/>
        <w:jc w:val="both"/>
        <w:rPr>
          <w:rFonts w:ascii="Palatino Linotype" w:hAnsi="Palatino Linotype"/>
          <w:bCs/>
          <w:sz w:val="28"/>
          <w:szCs w:val="28"/>
          <w:lang w:eastAsia="ru-RU"/>
        </w:rPr>
      </w:pPr>
      <w:r>
        <w:rPr>
          <w:rFonts w:ascii="Palatino Linotype" w:hAnsi="Palatino Linotype"/>
          <w:bCs/>
          <w:sz w:val="28"/>
          <w:szCs w:val="28"/>
          <w:lang w:eastAsia="ru-RU"/>
        </w:rPr>
        <w:t>@32.</w:t>
      </w:r>
      <w:r w:rsidRPr="00B31188">
        <w:rPr>
          <w:rFonts w:ascii="Palatino Linotype" w:hAnsi="Palatino Linotype"/>
          <w:bCs/>
          <w:sz w:val="28"/>
          <w:szCs w:val="28"/>
          <w:lang w:eastAsia="ru-RU"/>
        </w:rPr>
        <w:t xml:space="preserve"> </w:t>
      </w:r>
    </w:p>
    <w:p w:rsidR="007504A2" w:rsidRPr="00B31188" w:rsidRDefault="007504A2" w:rsidP="00890D8B">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Мутафаккире, ки давраҳои тамаддунро бо давраҳои ҳайёти организмҳои зинда муқоиса мекард?</w:t>
      </w:r>
    </w:p>
    <w:p w:rsidR="007504A2" w:rsidRPr="00B31188" w:rsidRDefault="007504A2" w:rsidP="00890D8B">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$A) Чарлз Бут;</w:t>
      </w:r>
    </w:p>
    <w:p w:rsidR="007504A2" w:rsidRPr="00B31188" w:rsidRDefault="007504A2" w:rsidP="00890D8B">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 xml:space="preserve">$B) </w:t>
      </w:r>
      <w:r w:rsidRPr="00B31188">
        <w:rPr>
          <w:rFonts w:ascii="Palatino Linotype" w:hAnsi="Palatino Linotype"/>
          <w:sz w:val="28"/>
          <w:szCs w:val="28"/>
          <w:lang w:eastAsia="ru-RU"/>
        </w:rPr>
        <w:t>Ибни Халдун</w:t>
      </w:r>
      <w:r w:rsidRPr="00B31188">
        <w:rPr>
          <w:rFonts w:ascii="Palatino Linotype" w:hAnsi="Palatino Linotype"/>
          <w:bCs/>
          <w:sz w:val="28"/>
          <w:szCs w:val="28"/>
          <w:lang w:eastAsia="ru-RU"/>
        </w:rPr>
        <w:t>;</w:t>
      </w:r>
    </w:p>
    <w:p w:rsidR="007504A2" w:rsidRPr="00B31188" w:rsidRDefault="007504A2" w:rsidP="00890D8B">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$C) Ибни Боҷа;</w:t>
      </w:r>
    </w:p>
    <w:p w:rsidR="007504A2" w:rsidRPr="00B31188" w:rsidRDefault="007504A2" w:rsidP="00890D8B">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 xml:space="preserve">$D) </w:t>
      </w:r>
      <w:r w:rsidRPr="00B31188">
        <w:rPr>
          <w:rFonts w:ascii="Palatino Linotype" w:hAnsi="Palatino Linotype"/>
          <w:sz w:val="28"/>
          <w:szCs w:val="28"/>
          <w:lang w:eastAsia="ru-RU"/>
        </w:rPr>
        <w:t>К. Маркс</w:t>
      </w:r>
      <w:r w:rsidRPr="00B31188">
        <w:rPr>
          <w:rFonts w:ascii="Palatino Linotype" w:hAnsi="Palatino Linotype"/>
          <w:bCs/>
          <w:sz w:val="28"/>
          <w:szCs w:val="28"/>
          <w:lang w:eastAsia="ru-RU"/>
        </w:rPr>
        <w:t>;</w:t>
      </w:r>
    </w:p>
    <w:p w:rsidR="007504A2" w:rsidRPr="00B31188" w:rsidRDefault="007504A2" w:rsidP="00890D8B">
      <w:pPr>
        <w:spacing w:after="0" w:line="240" w:lineRule="auto"/>
        <w:jc w:val="both"/>
        <w:rPr>
          <w:rFonts w:ascii="Palatino Linotype" w:hAnsi="Palatino Linotype"/>
          <w:bCs/>
          <w:sz w:val="28"/>
          <w:szCs w:val="28"/>
          <w:lang w:eastAsia="ru-RU"/>
        </w:rPr>
      </w:pPr>
      <w:r w:rsidRPr="00B31188">
        <w:rPr>
          <w:rFonts w:ascii="Palatino Linotype" w:hAnsi="Palatino Linotype"/>
          <w:bCs/>
          <w:sz w:val="28"/>
          <w:szCs w:val="28"/>
          <w:lang w:eastAsia="ru-RU"/>
        </w:rPr>
        <w:t xml:space="preserve">$E) </w:t>
      </w:r>
      <w:r w:rsidRPr="00B31188">
        <w:rPr>
          <w:rFonts w:ascii="Palatino Linotype" w:hAnsi="Palatino Linotype"/>
          <w:sz w:val="28"/>
          <w:szCs w:val="28"/>
          <w:lang w:eastAsia="ru-RU"/>
        </w:rPr>
        <w:t>М. Диноршоев</w:t>
      </w:r>
      <w:r w:rsidRPr="00B31188">
        <w:rPr>
          <w:rFonts w:ascii="Palatino Linotype" w:hAnsi="Palatino Linotype"/>
          <w:bCs/>
          <w:sz w:val="28"/>
          <w:szCs w:val="28"/>
          <w:lang w:eastAsia="ru-RU"/>
        </w:rPr>
        <w:t>;</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@33.</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Муаллифи достони бузург «Шоҳнома» - ро номбар кунед?</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 Фирдавсӣ</w:t>
      </w:r>
      <w:r w:rsidRPr="00B31188">
        <w:rPr>
          <w:rFonts w:ascii="Palatino Linotype" w:hAnsi="Palatino Linotype"/>
          <w:sz w:val="28"/>
          <w:szCs w:val="28"/>
        </w:rPr>
        <w:t>;</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olor w:val="000000"/>
          <w:sz w:val="28"/>
          <w:szCs w:val="28"/>
        </w:rPr>
        <w:t>У. Хайём;</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olor w:val="000000"/>
          <w:sz w:val="28"/>
          <w:szCs w:val="28"/>
        </w:rPr>
        <w:t>Ибни Сино;</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sz w:val="28"/>
          <w:szCs w:val="28"/>
        </w:rPr>
        <w:t xml:space="preserve">М. </w:t>
      </w:r>
      <w:r w:rsidRPr="00B31188">
        <w:rPr>
          <w:rFonts w:ascii="Palatino Linotype" w:hAnsi="Palatino Linotype"/>
          <w:bCs/>
          <w:color w:val="000000"/>
          <w:sz w:val="28"/>
          <w:szCs w:val="28"/>
        </w:rPr>
        <w:t>Ғаззолӣ;</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olor w:val="000000"/>
          <w:sz w:val="28"/>
          <w:szCs w:val="28"/>
        </w:rPr>
        <w:t>Форобӣ</w:t>
      </w:r>
      <w:r w:rsidRPr="00B31188">
        <w:rPr>
          <w:rFonts w:ascii="Palatino Linotype" w:hAnsi="Palatino Linotype"/>
          <w:bCs/>
          <w:color w:val="000000"/>
          <w:sz w:val="28"/>
          <w:szCs w:val="28"/>
        </w:rPr>
        <w:t>;</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color w:val="000000"/>
          <w:sz w:val="28"/>
          <w:szCs w:val="28"/>
        </w:rPr>
        <w:t>@34.</w:t>
      </w:r>
    </w:p>
    <w:p w:rsidR="007504A2" w:rsidRPr="00B31188" w:rsidRDefault="007504A2" w:rsidP="005C4721">
      <w:pPr>
        <w:spacing w:after="0" w:line="240" w:lineRule="auto"/>
        <w:jc w:val="both"/>
        <w:rPr>
          <w:rFonts w:ascii="Palatino Linotype" w:hAnsi="Palatino Linotype"/>
          <w:color w:val="000000"/>
          <w:sz w:val="28"/>
          <w:szCs w:val="28"/>
          <w:lang w:val="tg-Cyrl-TJ"/>
        </w:rPr>
      </w:pPr>
      <w:r w:rsidRPr="00B31188">
        <w:rPr>
          <w:rFonts w:ascii="Palatino Linotype" w:hAnsi="Palatino Linotype"/>
          <w:color w:val="000000"/>
          <w:sz w:val="28"/>
          <w:szCs w:val="28"/>
          <w:lang w:val="tg-Cyrl-TJ"/>
        </w:rPr>
        <w:t>“Бартарии Шарқ танҳо бартарии низомӣ набуд. Дар ҳоле, ки Аврупо давраи ҷоҳилиятро аз сар мегузаронид, илм, фалсафа, назм ва тамоми намудҳои санъат дар ҷаҳони Муҳаммад (с) равнақ ёфта буданд. Аврупоиён бо тангназариашон ин давраро замони тира меномиданд, вале вай дар Аврупо тира буд, ҳоло он ки Испания, ки Муҳаммадӣ буд, фарҳанги дурахшоне дошт” ин андешаи кадоме аз ин мутафаккирон мебошад?</w:t>
      </w:r>
    </w:p>
    <w:p w:rsidR="007504A2" w:rsidRPr="00B31188" w:rsidRDefault="007504A2" w:rsidP="002C782C">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$A) </w:t>
      </w:r>
      <w:r w:rsidRPr="00B31188">
        <w:rPr>
          <w:rFonts w:ascii="Palatino Linotype" w:hAnsi="Palatino Linotype"/>
          <w:color w:val="000000"/>
          <w:sz w:val="28"/>
          <w:szCs w:val="28"/>
          <w:lang w:val="tg-Cyrl-TJ"/>
        </w:rPr>
        <w:t>Бертран Рассел;</w:t>
      </w:r>
    </w:p>
    <w:p w:rsidR="007504A2" w:rsidRPr="00B31188" w:rsidRDefault="007504A2" w:rsidP="002C782C">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$B) </w:t>
      </w:r>
      <w:r w:rsidRPr="00B31188">
        <w:rPr>
          <w:rFonts w:ascii="Palatino Linotype" w:hAnsi="Palatino Linotype"/>
          <w:color w:val="000000"/>
          <w:sz w:val="28"/>
          <w:szCs w:val="28"/>
          <w:lang w:val="tg-Cyrl-TJ"/>
        </w:rPr>
        <w:t>Ш. Шоисматуллоев</w:t>
      </w:r>
      <w:r w:rsidRPr="00B31188">
        <w:rPr>
          <w:rFonts w:ascii="Palatino Linotype" w:hAnsi="Palatino Linotype"/>
          <w:bCs/>
          <w:color w:val="000000"/>
          <w:sz w:val="28"/>
          <w:szCs w:val="28"/>
          <w:lang w:val="tg-Cyrl-TJ"/>
        </w:rPr>
        <w:t>;</w:t>
      </w:r>
    </w:p>
    <w:p w:rsidR="007504A2" w:rsidRPr="00B31188" w:rsidRDefault="007504A2" w:rsidP="002C782C">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$C) </w:t>
      </w:r>
      <w:r w:rsidRPr="00B31188">
        <w:rPr>
          <w:rFonts w:ascii="Palatino Linotype" w:hAnsi="Palatino Linotype"/>
          <w:color w:val="000000"/>
          <w:sz w:val="28"/>
          <w:szCs w:val="28"/>
          <w:lang w:val="tg-Cyrl-TJ"/>
        </w:rPr>
        <w:t>Ибни Халдун;</w:t>
      </w:r>
    </w:p>
    <w:p w:rsidR="007504A2" w:rsidRPr="00B31188" w:rsidRDefault="007504A2" w:rsidP="002C782C">
      <w:pPr>
        <w:spacing w:after="0" w:line="240" w:lineRule="auto"/>
        <w:jc w:val="both"/>
        <w:rPr>
          <w:rFonts w:ascii="Palatino Linotype" w:hAnsi="Palatino Linotype"/>
          <w:color w:val="000000"/>
          <w:sz w:val="28"/>
          <w:szCs w:val="28"/>
          <w:lang w:val="tg-Cyrl-TJ"/>
        </w:rPr>
      </w:pPr>
      <w:r w:rsidRPr="00B31188">
        <w:rPr>
          <w:rFonts w:ascii="Palatino Linotype" w:hAnsi="Palatino Linotype"/>
          <w:bCs/>
          <w:color w:val="000000"/>
          <w:sz w:val="28"/>
          <w:szCs w:val="28"/>
          <w:lang w:val="tg-Cyrl-TJ"/>
        </w:rPr>
        <w:t xml:space="preserve">$D) </w:t>
      </w:r>
      <w:r w:rsidRPr="00B31188">
        <w:rPr>
          <w:rFonts w:ascii="Palatino Linotype" w:hAnsi="Palatino Linotype"/>
          <w:color w:val="000000"/>
          <w:sz w:val="28"/>
          <w:szCs w:val="28"/>
          <w:lang w:val="tg-Cyrl-TJ"/>
        </w:rPr>
        <w:t>Муҳаммад Ғаззолӣ;</w:t>
      </w:r>
    </w:p>
    <w:p w:rsidR="007504A2" w:rsidRPr="00B31188" w:rsidRDefault="007504A2" w:rsidP="002C782C">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$E) </w:t>
      </w:r>
      <w:r w:rsidRPr="00B31188">
        <w:rPr>
          <w:rFonts w:ascii="Palatino Linotype" w:hAnsi="Palatino Linotype"/>
          <w:color w:val="000000"/>
          <w:sz w:val="28"/>
          <w:szCs w:val="28"/>
          <w:lang w:val="tg-Cyrl-TJ"/>
        </w:rPr>
        <w:t>Абӯрайҳони Берунӣ</w:t>
      </w:r>
      <w:r w:rsidRPr="00B31188">
        <w:rPr>
          <w:rFonts w:ascii="Palatino Linotype" w:hAnsi="Palatino Linotype"/>
          <w:bCs/>
          <w:color w:val="000000"/>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Pr>
          <w:rFonts w:ascii="Palatino Linotype" w:hAnsi="Palatino Linotype"/>
          <w:bCs/>
          <w:color w:val="000000"/>
          <w:sz w:val="28"/>
          <w:szCs w:val="28"/>
          <w:lang w:val="tg-Cyrl-TJ"/>
        </w:rPr>
        <w:t>@35.</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Маънои калимаи ислом чист?</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$A) ислом маънои сар фуруд овардан ба амрҳои илоҳиро дорад;</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$B) ба маънои танзими муносибатҳои ҷамъиятӣ истифода мегардад;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маънои рафтору кирдори хубро дорад;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нофармони кардан ба амрҳои илоҳӣ;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таъзим кардан ва сарфуруд овардан;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@36.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color w:val="000000"/>
          <w:sz w:val="28"/>
          <w:szCs w:val="28"/>
          <w:lang w:val="tg-Cyrl-TJ"/>
        </w:rPr>
        <w:t>Муҳимтарин манбаҳои тадқиқи исломро номбар намоед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Қуръон ва суннат;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аҳком ва аркон;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ҳалол ва ҳаром;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ҳадис;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суннати набавӣ;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@37.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color w:val="000000"/>
          <w:sz w:val="28"/>
          <w:szCs w:val="28"/>
          <w:lang w:val="tg-Cyrl-TJ"/>
        </w:rPr>
        <w:t>Моҳияти иҷтимоии ислом дар чи зоҳир мегардад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olor w:val="000000"/>
          <w:sz w:val="28"/>
          <w:szCs w:val="28"/>
          <w:lang w:val="tg-Cyrl-TJ"/>
        </w:rPr>
        <w:t>моҳияти иҷтимоии ислом дар шариати он зоҳир мегардад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шариат дар ислом вуҷуд надорад;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olor w:val="000000"/>
          <w:sz w:val="28"/>
          <w:szCs w:val="28"/>
          <w:lang w:val="tg-Cyrl-TJ"/>
        </w:rPr>
        <w:t>моҳияти иҷтимоии ислом хусусияти гуманистӣ дорад;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рафтору ахлоқӣ писандида шариати исломро ташкил медиҳад;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ба ин савол ҷавоб додан мушкили мекашам;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@38.</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color w:val="000000"/>
          <w:sz w:val="28"/>
          <w:szCs w:val="28"/>
          <w:lang w:val="tg-Cyrl-TJ"/>
        </w:rPr>
        <w:t>Донишмандони исломӣ якчанд давраҳои таърихии хилофатро ҷудо намудаанд, онро номбар намоед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olor w:val="000000"/>
          <w:sz w:val="28"/>
          <w:szCs w:val="28"/>
          <w:lang w:val="tg-Cyrl-TJ"/>
        </w:rPr>
        <w:t>Якум давраи хулафои Рошидин – замони хилофати Абӯбакр, Умар, Усмон ва Алӣ, дувум хилофати Уммавиён, ки пас аз вафоти Алӣ Абӯтолиб, савум – хилофати Аббосиён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olor w:val="000000"/>
          <w:sz w:val="28"/>
          <w:szCs w:val="28"/>
          <w:lang w:val="tg-Cyrl-TJ"/>
        </w:rPr>
        <w:t>давраи хилофати Аббосиён ва сулолаи Сачуқиён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ягон давраи таърихиро ҷудо накардаанд;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ба ҷавоб додан душвори мекашам;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давраи таърихии Ғазнавиён ва Темури ланг;</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@39.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color w:val="000000"/>
          <w:sz w:val="28"/>
          <w:szCs w:val="28"/>
          <w:lang w:val="tg-Cyrl-TJ"/>
        </w:rPr>
        <w:t>Мувофиқи таълимоти динҳои яккахудоӣ асоси имонро чи ташкил медиҳад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olor w:val="000000"/>
          <w:sz w:val="28"/>
          <w:szCs w:val="28"/>
          <w:lang w:val="tg-Cyrl-TJ"/>
        </w:rPr>
        <w:t>ин эътиқод доштан ба зоти ваҳдонияти Илоҳӣ мебошад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olor w:val="000000"/>
          <w:sz w:val="28"/>
          <w:szCs w:val="28"/>
          <w:lang w:val="tg-Cyrl-TJ"/>
        </w:rPr>
        <w:t>мувофиқи таълимоти динҳои яккахудоӣ асоси имонро эътиқод доштан ба қувваҳои фавқутабии ташкил медиҳад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асоси имонро парастиши санамҳо ташкил медиҳад;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калимаи имон ба маънои сулҳ истифода мешавад;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фиребгар, лошахӯр, бухл, бадкирдор;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«Мавҷудияти ҷамъиятӣ инсонӣ ногузир аст, аз гуфтаи ҳокимон чунин бар меояд: инсон табиатан маданиятнок аст” ин андешаи кадоме аз ин мутафаккири машриқзамин мебошад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Абӯбакри Розӣ;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Мансурӣ;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Ибни Халдун чанд навъи тамаддунро аз ҳам ҷудо намудааст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тамаддуни бодиянишиноӣ ва шаҳрнишинӣ;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тамаддуни шарқ ва ғарб;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тамаддуни аврупо ва африқо;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бадавӣ ва бдиянишинӣ;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шаҳрнишинӣ ва бадавӣ;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@42.</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Абӯнасри Форобӣ «Мадинаи фозила» -ро чигуна шарҳ додааст?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Ба бадани солими инсон монанд кардааст;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Ба ҷомеаи дорои хислатҳои хуб дошта;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Ҷомеае, ки дар он одамони озод зиндагӣ мекунанд;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Ҷомеае, ки дар он одамон дар азобу машақат қарор доранд;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Шаҳри зебо;</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@43.</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rPr>
        <w:t>Ибни Халдун воситаҳои зиндагиро ба таври зайл таснифот кардааст, онро номбар намоед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rPr>
        <w:t>ҳукмронӣ, савдо, зироат ва саноат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чорводорӣ, зироаткорӣ;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саноат ва бофандагӣ;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ҷавобҳои овардашуда дуруст нестанд;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бесаводӣ, бемаданиятӣ, сарватдӯстдор;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Мафҳуми иҷтимоиётро шарҳ диҳед?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s="Calibri"/>
          <w:sz w:val="28"/>
          <w:szCs w:val="28"/>
          <w:lang w:val="tg-Cyrl-TJ"/>
        </w:rPr>
        <w:t>иҷтимоиёт – ин маҷмӯи муносибатҳои ҷамъиятӣ ҳаст, ки дар раванди фаъолияти муштараки фардҳо, гурӯҳи фардҳо дар шароитҳои муайян, ҷой ва вақт амалӣ мешавад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s="Calibri"/>
          <w:sz w:val="28"/>
          <w:szCs w:val="28"/>
          <w:lang w:val="tg-Cyrl-TJ"/>
        </w:rPr>
        <w:t>иҷтимоиёт ин натиҷаи фаъолияти муштараки фардҳои гуногун аст, ки дар натиҷаи муошират ва робитаи байниҳамдигарии онҳо ба вуҷуд меояд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s="Calibri"/>
          <w:sz w:val="28"/>
          <w:szCs w:val="28"/>
          <w:lang w:val="tg-Cyrl-TJ"/>
        </w:rPr>
        <w:t>иҷтимоиёт – ин маҷмӯи муносибатҳои ҷамъиятӣ ҳаст, ки дар раванди фаъолияти муштараки фардҳо, гурӯҳи фардҳо дар шароитҳои муайян, ҷой ва вақт амалӣ намешавад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cs="Calibri"/>
          <w:sz w:val="28"/>
          <w:szCs w:val="28"/>
          <w:lang w:val="tg-Cyrl-TJ"/>
        </w:rPr>
        <w:t>иҷтимоиёт ин натиҷаи фаъолияти чандинсолаи одамон мебшад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иҷтимоиёт неъмати олитарину олиҷаноби илоҳӣ мебошад;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@45.</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Назарияи «сабабияти ҷуғрофӣ» - ро кадоме аз ин ҷомеашиносон пешниҳод намудааст?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Абӯзайл Абдураҳмон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Абдуллоҳи Инон;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Мирсаид Алии Ҳамадонӣ;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Абӯалӣ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Носири Хусрав;</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@46.</w:t>
      </w:r>
    </w:p>
    <w:p w:rsidR="007504A2" w:rsidRPr="00B31188" w:rsidRDefault="007504A2" w:rsidP="0020220D">
      <w:pPr>
        <w:pStyle w:val="BodyText"/>
        <w:spacing w:after="0"/>
        <w:jc w:val="both"/>
        <w:rPr>
          <w:rFonts w:ascii="Palatino Linotype" w:hAnsi="Palatino Linotype"/>
          <w:sz w:val="28"/>
          <w:szCs w:val="28"/>
        </w:rPr>
      </w:pPr>
      <w:r w:rsidRPr="00B31188">
        <w:rPr>
          <w:rFonts w:ascii="Palatino Linotype" w:hAnsi="Palatino Linotype"/>
          <w:sz w:val="28"/>
          <w:szCs w:val="28"/>
        </w:rPr>
        <w:t>Китоби Абӯнасрӣ Форобӣ, ки ба таҳқиқу баррасии масъалаи таснифот ё худ табақабандии илмҳо бахшида шудааст, номбар намоед</w:t>
      </w:r>
      <w:r w:rsidRPr="00B31188">
        <w:rPr>
          <w:rFonts w:ascii="Palatino Linotype" w:hAnsi="Palatino Linotype"/>
          <w:bCs/>
          <w:color w:val="000000"/>
          <w:sz w:val="28"/>
          <w:szCs w:val="28"/>
        </w:rPr>
        <w:t>?</w:t>
      </w:r>
    </w:p>
    <w:p w:rsidR="007504A2" w:rsidRPr="00B31188" w:rsidRDefault="007504A2" w:rsidP="00F93E59">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rPr>
        <w:t>«Мақола- фӣ - иҳсои- л-улум»</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sz w:val="28"/>
          <w:szCs w:val="28"/>
        </w:rPr>
        <w:t>«Мақола – фӣ - маонӣ- ул- ақл»</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sz w:val="28"/>
          <w:szCs w:val="28"/>
        </w:rPr>
        <w:t>«Китоб-ул-ҷамъ-байна раъйи- л-ҳакимайни-Афлотун-ул- илоҳӣ ва Аристутолис»</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sz w:val="28"/>
          <w:szCs w:val="28"/>
        </w:rPr>
        <w:t>«Китобу-с-сиёсати-л-мадания»</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sz w:val="28"/>
          <w:szCs w:val="28"/>
        </w:rPr>
        <w:t>«Китобу - фусули-л-мадания»</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@47.</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cs="Times New Roman Taj"/>
          <w:bCs/>
          <w:color w:val="000000"/>
          <w:sz w:val="28"/>
          <w:szCs w:val="28"/>
        </w:rPr>
        <w:t>Сохтори «Мадинаи фозила» аз назари Форобӣ чигуна аст</w:t>
      </w:r>
      <w:r w:rsidRPr="00B31188">
        <w:rPr>
          <w:rFonts w:ascii="Palatino Linotype" w:hAnsi="Palatino Linotype"/>
          <w:bCs/>
          <w:color w:val="000000"/>
          <w:sz w:val="28"/>
          <w:szCs w:val="28"/>
        </w:rPr>
        <w:t>?</w:t>
      </w:r>
    </w:p>
    <w:p w:rsidR="007504A2" w:rsidRPr="00B31188" w:rsidRDefault="007504A2" w:rsidP="003B6C93">
      <w:pPr>
        <w:shd w:val="clear" w:color="auto" w:fill="FFFFFF"/>
        <w:spacing w:after="0" w:line="240" w:lineRule="auto"/>
        <w:jc w:val="both"/>
        <w:rPr>
          <w:rFonts w:ascii="Palatino Linotype" w:hAnsi="Palatino Linotype" w:cs="Times New Roman Taj"/>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s="Times New Roman Taj"/>
          <w:bCs/>
          <w:color w:val="000000"/>
          <w:sz w:val="28"/>
          <w:szCs w:val="28"/>
        </w:rPr>
        <w:t>бузургони мадина (файласуфон, оқилон ва соҳибназароникорҳои муҳим), суханварон ва рӯҳониён (воизон, хатибон, шоирон, мӯси</w:t>
      </w:r>
      <w:r w:rsidRPr="00B31188">
        <w:rPr>
          <w:rFonts w:ascii="Palatino Linotype" w:hAnsi="Palatino Linotype" w:cs="Times New Roman Tj"/>
          <w:bCs/>
          <w:color w:val="000000"/>
          <w:sz w:val="28"/>
          <w:szCs w:val="28"/>
        </w:rPr>
        <w:t>қ</w:t>
      </w:r>
      <w:r w:rsidRPr="00B31188">
        <w:rPr>
          <w:rFonts w:ascii="Palatino Linotype" w:hAnsi="Palatino Linotype" w:cs="Times New Roman Taj"/>
          <w:bCs/>
          <w:color w:val="000000"/>
          <w:sz w:val="28"/>
          <w:szCs w:val="28"/>
        </w:rPr>
        <w:t>идонон, нависандагон ва ғайра), муқаддирон - оморшиносон, муҳосибон, риёзидонон, табибон, мунаҷҷимон, ҷанговарон- размандагон, посбонон сарватмандон, ки дар мадина ба касби мол машғуланд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файлсуфон, ҷанговарон, посбонон, размандагон, шиноварон;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s="Times New Roman Taj"/>
          <w:bCs/>
          <w:color w:val="000000"/>
          <w:sz w:val="28"/>
          <w:szCs w:val="28"/>
        </w:rPr>
        <w:t>оморшиносон, муҳосибон, риёзидонон, табибон, мунаҷҷимон ва дуздон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мадинаи фозила бе сохтор амал менамуд;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s="Times New Roman Taj"/>
          <w:bCs/>
          <w:color w:val="000000"/>
          <w:sz w:val="28"/>
          <w:szCs w:val="28"/>
        </w:rPr>
        <w:t>воизон, хатибон, шоирон, мӯси</w:t>
      </w:r>
      <w:r w:rsidRPr="00B31188">
        <w:rPr>
          <w:rFonts w:ascii="Palatino Linotype" w:hAnsi="Palatino Linotype" w:cs="Times New Roman Tj"/>
          <w:bCs/>
          <w:color w:val="000000"/>
          <w:sz w:val="28"/>
          <w:szCs w:val="28"/>
        </w:rPr>
        <w:t>қ</w:t>
      </w:r>
      <w:r w:rsidRPr="00B31188">
        <w:rPr>
          <w:rFonts w:ascii="Palatino Linotype" w:hAnsi="Palatino Linotype" w:cs="Times New Roman Taj"/>
          <w:bCs/>
          <w:color w:val="000000"/>
          <w:sz w:val="28"/>
          <w:szCs w:val="28"/>
        </w:rPr>
        <w:t>идонон, нависандагон ва ғоратгарон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@48.</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cs="Times New Roman Tj"/>
          <w:bCs/>
          <w:sz w:val="28"/>
          <w:szCs w:val="28"/>
        </w:rPr>
        <w:t>Мадинаи ғайрифозиларо А. Форобӣ ба чанд қисм ҷудо намудааст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Ба чор қисм </w:t>
      </w:r>
      <w:r w:rsidRPr="00B31188">
        <w:rPr>
          <w:rFonts w:ascii="Palatino Linotype" w:hAnsi="Palatino Linotype" w:cs="Times New Roman Taj"/>
          <w:bCs/>
          <w:sz w:val="28"/>
          <w:szCs w:val="28"/>
        </w:rPr>
        <w:t>«Мадинаи ҷоҳила», «Мадинаи зарурия», «Мадинаи баддола», «Мадинаи хиссӣ ва ша</w:t>
      </w:r>
      <w:r w:rsidRPr="00B31188">
        <w:rPr>
          <w:rFonts w:ascii="Palatino Linotype" w:hAnsi="Palatino Linotype" w:cs="Times New Roman Tj"/>
          <w:bCs/>
          <w:sz w:val="28"/>
          <w:szCs w:val="28"/>
        </w:rPr>
        <w:t>қ</w:t>
      </w:r>
      <w:r w:rsidRPr="00B31188">
        <w:rPr>
          <w:rFonts w:ascii="Palatino Linotype" w:hAnsi="Palatino Linotype" w:cs="Times New Roman Taj"/>
          <w:bCs/>
          <w:sz w:val="28"/>
          <w:szCs w:val="28"/>
        </w:rPr>
        <w:t xml:space="preserve">оват», «Мадинаи </w:t>
      </w:r>
      <w:r w:rsidRPr="00B31188">
        <w:rPr>
          <w:rFonts w:ascii="Palatino Linotype" w:hAnsi="Palatino Linotype" w:cs="Times New Roman Tj"/>
          <w:bCs/>
          <w:sz w:val="28"/>
          <w:szCs w:val="28"/>
        </w:rPr>
        <w:t>тағаллубӣ»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Ба панҷ қисм </w:t>
      </w:r>
      <w:r w:rsidRPr="00B31188">
        <w:rPr>
          <w:rFonts w:ascii="Palatino Linotype" w:hAnsi="Palatino Linotype" w:cs="Times New Roman Taj"/>
          <w:bCs/>
          <w:sz w:val="28"/>
          <w:szCs w:val="28"/>
        </w:rPr>
        <w:t>«Мадинаи ороишӣ», «Мадинаи зарурия», «Мадинаи баддола», «Мадинаи хиссӣ ва ша</w:t>
      </w:r>
      <w:r w:rsidRPr="00B31188">
        <w:rPr>
          <w:rFonts w:ascii="Palatino Linotype" w:hAnsi="Palatino Linotype" w:cs="Times New Roman Tj"/>
          <w:bCs/>
          <w:sz w:val="28"/>
          <w:szCs w:val="28"/>
        </w:rPr>
        <w:t>қ</w:t>
      </w:r>
      <w:r w:rsidRPr="00B31188">
        <w:rPr>
          <w:rFonts w:ascii="Palatino Linotype" w:hAnsi="Palatino Linotype" w:cs="Times New Roman Taj"/>
          <w:bCs/>
          <w:sz w:val="28"/>
          <w:szCs w:val="28"/>
        </w:rPr>
        <w:t xml:space="preserve">оват», «Мадинаи </w:t>
      </w:r>
      <w:r w:rsidRPr="00B31188">
        <w:rPr>
          <w:rFonts w:ascii="Palatino Linotype" w:hAnsi="Palatino Linotype" w:cs="Times New Roman Tj"/>
          <w:bCs/>
          <w:sz w:val="28"/>
          <w:szCs w:val="28"/>
        </w:rPr>
        <w:t>зиннатдодашуда»</w:t>
      </w:r>
      <w:r w:rsidRPr="00B31188">
        <w:rPr>
          <w:rFonts w:ascii="Palatino Linotype" w:hAnsi="Palatino Linotype"/>
          <w:bCs/>
          <w:color w:val="000000"/>
          <w:sz w:val="28"/>
          <w:szCs w:val="28"/>
        </w:rPr>
        <w:t xml:space="preserve"> ва ғайра;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s="Times New Roman Taj"/>
          <w:bCs/>
          <w:sz w:val="28"/>
          <w:szCs w:val="28"/>
        </w:rPr>
        <w:t>«Мадинаи хиссӣ ва ша</w:t>
      </w:r>
      <w:r w:rsidRPr="00B31188">
        <w:rPr>
          <w:rFonts w:ascii="Palatino Linotype" w:hAnsi="Palatino Linotype" w:cs="Times New Roman Tj"/>
          <w:bCs/>
          <w:sz w:val="28"/>
          <w:szCs w:val="28"/>
        </w:rPr>
        <w:t>қ</w:t>
      </w:r>
      <w:r w:rsidRPr="00B31188">
        <w:rPr>
          <w:rFonts w:ascii="Palatino Linotype" w:hAnsi="Palatino Linotype" w:cs="Times New Roman Taj"/>
          <w:bCs/>
          <w:sz w:val="28"/>
          <w:szCs w:val="28"/>
        </w:rPr>
        <w:t>оват»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cs="Times New Roman Taj"/>
          <w:bCs/>
          <w:sz w:val="28"/>
          <w:szCs w:val="28"/>
        </w:rPr>
        <w:t>«Мадинаи зарурия»</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s="Times New Roman Taj"/>
          <w:bCs/>
          <w:sz w:val="28"/>
          <w:szCs w:val="28"/>
        </w:rPr>
        <w:t>«Мадинаи зарурия»</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@49.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мутафаккир шоҳи одилро сояи Худо дар рӯи замин меҳисобад?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Абӯалӣ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Абӯнасрӣ Форобӣ;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Абдураҳмони Ҷомӣ;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Муҳаммад Ғаззолӣ;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Абулқосими Фирдавсӣ;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@50.</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Шайхурраис Абӯалӣ ибни Сино чанд шакли табақабандии ҷомеаро пешниҳод намудааст?</w:t>
      </w:r>
    </w:p>
    <w:p w:rsidR="007504A2" w:rsidRPr="00B31188" w:rsidRDefault="007504A2" w:rsidP="004D055E">
      <w:pPr>
        <w:spacing w:after="0" w:line="240" w:lineRule="auto"/>
        <w:jc w:val="both"/>
        <w:rPr>
          <w:rFonts w:ascii="Palatino Linotype" w:hAnsi="Palatino Linotype"/>
          <w:sz w:val="28"/>
          <w:szCs w:val="28"/>
          <w:lang w:val="tg-Cyrl-TJ"/>
        </w:rPr>
      </w:pPr>
      <w:r w:rsidRPr="00B31188">
        <w:rPr>
          <w:rFonts w:ascii="Palatino Linotype" w:hAnsi="Palatino Linotype"/>
          <w:bCs/>
          <w:color w:val="000000"/>
          <w:sz w:val="28"/>
          <w:szCs w:val="28"/>
        </w:rPr>
        <w:t xml:space="preserve">$A) </w:t>
      </w:r>
      <w:r w:rsidRPr="00B31188">
        <w:rPr>
          <w:rFonts w:ascii="Palatino Linotype" w:hAnsi="Palatino Linotype" w:cs="Verdana"/>
          <w:sz w:val="28"/>
          <w:szCs w:val="28"/>
          <w:lang w:val="tg-Cyrl-TJ"/>
        </w:rPr>
        <w:t>садорат</w:t>
      </w:r>
      <w:r w:rsidRPr="00B31188">
        <w:rPr>
          <w:rFonts w:ascii="Palatino Linotype" w:hAnsi="Palatino Linotype"/>
          <w:sz w:val="28"/>
          <w:szCs w:val="28"/>
          <w:lang w:val="tg-Cyrl-TJ"/>
        </w:rPr>
        <w:t xml:space="preserve">, </w:t>
      </w:r>
      <w:r w:rsidRPr="00B31188">
        <w:rPr>
          <w:rFonts w:ascii="Palatino Linotype" w:hAnsi="Palatino Linotype" w:cs="Verdana"/>
          <w:sz w:val="28"/>
          <w:szCs w:val="28"/>
          <w:lang w:val="tg-Cyrl-TJ"/>
        </w:rPr>
        <w:t>исте</w:t>
      </w:r>
      <w:r w:rsidRPr="00B31188">
        <w:rPr>
          <w:rFonts w:ascii="Palatino Linotype" w:hAnsi="Palatino Linotype" w:cs="Cambria"/>
          <w:sz w:val="28"/>
          <w:szCs w:val="28"/>
          <w:lang w:val="tg-Cyrl-TJ"/>
        </w:rPr>
        <w:t>ҳ</w:t>
      </w:r>
      <w:r w:rsidRPr="00B31188">
        <w:rPr>
          <w:rFonts w:ascii="Palatino Linotype" w:hAnsi="Palatino Linotype" w:cs="Times New Roman Tj"/>
          <w:sz w:val="28"/>
          <w:szCs w:val="28"/>
          <w:lang w:val="tg-Cyrl-TJ"/>
        </w:rPr>
        <w:t>солкунандагон</w:t>
      </w:r>
      <w:r w:rsidRPr="00B31188">
        <w:rPr>
          <w:rFonts w:ascii="Palatino Linotype" w:hAnsi="Palatino Linotype"/>
          <w:sz w:val="28"/>
          <w:szCs w:val="28"/>
          <w:lang w:val="tg-Cyrl-TJ"/>
        </w:rPr>
        <w:t xml:space="preserve">, </w:t>
      </w:r>
      <w:r w:rsidRPr="00B31188">
        <w:rPr>
          <w:rFonts w:ascii="Palatino Linotype" w:hAnsi="Palatino Linotype" w:cs="Cambria"/>
          <w:sz w:val="28"/>
          <w:szCs w:val="28"/>
          <w:lang w:val="tg-Cyrl-TJ"/>
        </w:rPr>
        <w:t>ҳ</w:t>
      </w:r>
      <w:r w:rsidRPr="00B31188">
        <w:rPr>
          <w:rFonts w:ascii="Palatino Linotype" w:hAnsi="Palatino Linotype" w:cs="Times New Roman Tj"/>
          <w:sz w:val="28"/>
          <w:szCs w:val="28"/>
          <w:lang w:val="tg-Cyrl-TJ"/>
        </w:rPr>
        <w:t>арбиён</w:t>
      </w:r>
      <w:r w:rsidRPr="00B31188">
        <w:rPr>
          <w:rFonts w:ascii="Palatino Linotype" w:hAnsi="Palatino Linotype"/>
          <w:bCs/>
          <w:color w:val="000000"/>
          <w:sz w:val="28"/>
          <w:szCs w:val="28"/>
        </w:rPr>
        <w:t>;</w:t>
      </w:r>
    </w:p>
    <w:p w:rsidR="007504A2" w:rsidRPr="00B31188" w:rsidRDefault="007504A2" w:rsidP="004D055E">
      <w:pPr>
        <w:tabs>
          <w:tab w:val="left" w:pos="2977"/>
        </w:tabs>
        <w:spacing w:after="0"/>
        <w:jc w:val="both"/>
        <w:rPr>
          <w:rFonts w:ascii="Palatino Linotype" w:hAnsi="Palatino Linotype"/>
          <w:bCs/>
          <w:color w:val="000000"/>
          <w:sz w:val="28"/>
          <w:szCs w:val="28"/>
        </w:rPr>
      </w:pPr>
      <w:r w:rsidRPr="00B31188">
        <w:rPr>
          <w:rFonts w:ascii="Palatino Linotype" w:hAnsi="Palatino Linotype"/>
          <w:bCs/>
          <w:color w:val="000000"/>
          <w:sz w:val="28"/>
          <w:szCs w:val="28"/>
        </w:rPr>
        <w:t>$B) ғуломон, посбонон ва табақаи бенавоён;</w:t>
      </w:r>
    </w:p>
    <w:p w:rsidR="007504A2" w:rsidRPr="00B31188" w:rsidRDefault="007504A2" w:rsidP="00416990">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s="Cambria"/>
          <w:bCs/>
          <w:color w:val="000000"/>
          <w:sz w:val="28"/>
          <w:szCs w:val="28"/>
        </w:rPr>
        <w:t>табақаи меҳнаткашон, файласуфон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файласуфон, ҷанговарон, посбонон;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табақаи болои, миёна ва поёнӣ;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@51.</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Соли таввалуди Абӯнасри Форобиро муаяйн намоед?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984- мелодӣ;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878 - мелодӣ;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870 - мелодӣ;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659- мелодӣ;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875 - мелодӣ;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Ақидаҳои иҷтимоӣ-ахлоқии Ибни Сино дар кадом асарҳояш дарҷ гардида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"Саламон ва Абсол";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"Фирузнома";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"Рисолаи нафс ", "Саламон ва Абсол";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"Донишнома", "Рисолаи нафс", "Саламон ва Абсол", "Фирузнома",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асари ахлоқии Ибни Сино то ба замони мо нарасидааст?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"Фирузнома";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"Саламон ва Абсол";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"Ал-бир ва ал-исм";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"Рисолаи нафс";</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@54.</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маркази таълимоти ахлоқии Ибни Сино, кадом масаъла меистод?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касе, ки мехоҳад дар ахлоқ ва одати худ тасарруф ва ислоҳ бикунад бояд аз ахлоқ ва сифату одати мардум огоҳ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ахлоқ маҳсули мухити иҷтимоӣ буда, дар раванди муносибат инкишоф меёбад;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масъалаи тарбия ва ташаккули ахлоқи ҳамидаи инсон;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кӯмаки иҷтимоӣ расонад, датгири ниёзмандон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муносибатҳои ахлоқӣ, яъне он муносибатҳои байни одамон, ки раванди муносибат ин ё он нормаи ахлоқиро ба амал мебароранд;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мутафаккири Шарқ хулқи инсон ва фазилатҳои ахлоқии онҳоро зоттӣ ва тағирнопазир намеҳисобид?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Абӯалӣ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Абӯнасрӣ Форобӣ;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Муҳаммад Ғаззолӣ;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Туфайл;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Абӯалӣ ибни Сино оиди ахлоқ чӣ андеша дорад?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К</w:t>
      </w:r>
      <w:r w:rsidRPr="00B31188">
        <w:rPr>
          <w:rFonts w:ascii="Palatino Linotype" w:hAnsi="Palatino Linotype"/>
          <w:bCs/>
          <w:color w:val="000000"/>
          <w:sz w:val="28"/>
          <w:szCs w:val="28"/>
        </w:rPr>
        <w:t>ӯмаки иҷтимоӣ расонад, датгири ниёзмандон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Муносибатҳои ахлоқӣ, яъне он муносибатҳои байни одамон, ки раванди мун осибат ин ё он нормаи ахлоқиро ба амал мебароранд;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ма</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сули му</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ити и</w:t>
      </w:r>
      <w:r w:rsidRPr="00B31188">
        <w:rPr>
          <w:rFonts w:ascii="Palatino Linotype" w:hAnsi="Palatino Linotype"/>
          <w:bCs/>
          <w:color w:val="000000"/>
          <w:sz w:val="28"/>
          <w:szCs w:val="28"/>
          <w:lang w:val="tg-Cyrl-TJ"/>
        </w:rPr>
        <w:t>ҷ</w:t>
      </w:r>
      <w:r w:rsidRPr="00B31188">
        <w:rPr>
          <w:rFonts w:ascii="Palatino Linotype" w:hAnsi="Palatino Linotype"/>
          <w:bCs/>
          <w:color w:val="000000"/>
          <w:sz w:val="28"/>
          <w:szCs w:val="28"/>
        </w:rPr>
        <w:t>тимои буда, дар раванди муносибат инкишоф меёбад;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Касе</w:t>
      </w:r>
      <w:r w:rsidRPr="00B31188">
        <w:rPr>
          <w:rFonts w:ascii="Palatino Linotype" w:hAnsi="Palatino Linotype"/>
          <w:bCs/>
          <w:color w:val="000000"/>
          <w:sz w:val="28"/>
          <w:szCs w:val="28"/>
          <w:lang w:val="tg-Cyrl-TJ"/>
        </w:rPr>
        <w:t xml:space="preserve">, </w:t>
      </w:r>
      <w:r w:rsidRPr="00B31188">
        <w:rPr>
          <w:rFonts w:ascii="Palatino Linotype" w:hAnsi="Palatino Linotype"/>
          <w:bCs/>
          <w:color w:val="000000"/>
          <w:sz w:val="28"/>
          <w:szCs w:val="28"/>
        </w:rPr>
        <w:t>ки мехо</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ад дар ахло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ва одати худ тасарруф ва исло</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 xml:space="preserve"> бикунад бояд аз ахло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ва сифату одати мардум огоҳ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муносибат</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ои одамонро ба як тартиби муаян медарорад;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Ин гуфтаҳои кодом мутафаккир аст "Касе</w:t>
      </w:r>
      <w:r w:rsidRPr="00B31188">
        <w:rPr>
          <w:rFonts w:ascii="Palatino Linotype" w:hAnsi="Palatino Linotype"/>
          <w:bCs/>
          <w:color w:val="000000"/>
          <w:sz w:val="28"/>
          <w:szCs w:val="28"/>
          <w:lang w:val="tg-Cyrl-TJ"/>
        </w:rPr>
        <w:t xml:space="preserve">, </w:t>
      </w:r>
      <w:r w:rsidRPr="00B31188">
        <w:rPr>
          <w:rFonts w:ascii="Palatino Linotype" w:hAnsi="Palatino Linotype"/>
          <w:bCs/>
          <w:color w:val="000000"/>
          <w:sz w:val="28"/>
          <w:szCs w:val="28"/>
        </w:rPr>
        <w:t>ки мехо</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ад дар ахло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ва одати худ тасарруф ва исло</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 xml:space="preserve"> бикунад бояд аз ахло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ва сифату одати мардум ого</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 xml:space="preserve"> шуда он</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оро ба ахло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ва сират ва одати худ му</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оиса бинамояд ва бидонад, ки у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ам монанди дигарон аст, афроди башар мисл ва шабе</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 xml:space="preserve">и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амдигаранд"?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Форобӣ;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 xml:space="preserve">М. </w:t>
      </w:r>
      <w:r w:rsidRPr="00B31188">
        <w:rPr>
          <w:rFonts w:ascii="Palatino Linotype" w:hAnsi="Palatino Linotype"/>
          <w:bCs/>
          <w:color w:val="000000"/>
          <w:sz w:val="28"/>
          <w:szCs w:val="28"/>
        </w:rPr>
        <w:t>Ғаззолӣ;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Туфайл;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@58.</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Ба ақидаи Ибни Сино ахло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дар ҷомеа кадом вазифаро иҷро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хлоқ ин тарбияи хуб;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хлоқ махсули мухити иҷтимоӣ буда, дар раванди муносибат инкишоф меёбад;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хлоқ ин рафтори одамонро ба тартиб медародад;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хлоқ ин забони ширин ва маданияти хуб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хлоқ муносибат</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ои одамонро ба як тартиби муаян медарорад;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@59.</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Муносибатҳои ахлоқӣ чист?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Муносибатҳои ахлоқӣ, яъне он муносибатҳои байни одамон, ки дар он маром мавҷуд буда, ахлоқро ба тартиб медарорад;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муносибат</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ои одамонро ба як тартиби муаян медарорад;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уносибатҳои байни одамон, ки дар он маром, ақида ва мақсадҳои муайяни ахлоқиро ба роҳбари гирифтааст, мабошад;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Муносибатҳои ахлоқӣ, яъне он муносибатҳои байни одамон, ки дар он маром, ақида ва мақсадҳои муайяни ахлоқиро ба роҳбари гирифта ва дар раванди муносибат ин ё он нормаи ахлоқиро ба амал мебароранд, ахлоқро ба тартиб медарорад;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намедонам;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Абӯнасри Форобӣ чӣ гуна унвонӣ баландро соҳиб гардида буд?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унвони қозӣ баъд аз Афлотун;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унвони ҳуҷҷатулисломро пеш аз Арасту;</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унвони устоди Сонӣ баъди Арасту;</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 Форобӣ ягон унвонро соҳиб нагардидааст;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унвони доиратулморифро соҳиб гардидааст;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мутафаккири Шарқ ҷамъиятӣ инсониро қисми таркибии сохтори фалсафӣ меҳисобад?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Абӯнасри Форобӣ;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Муҳамад Ғаззолӣ;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Туфайл;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дар Аврупо бо кадом ном машҳур шуда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Ситсерон;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Августраж;</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Авемпаче;</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Фернандо;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Антонидо;</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Абӯбакри Розӣ дар рушди кадом илмҳо саҳм гузоштааст?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илми тиб, кимё, табиатшиносӣ;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илми сотсиология, психология;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илми таърих, ҳуқуқшиносӣ;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илми иқтисодиёт, фарҳангшиносӣ;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илми демография;</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@64.</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Чанд асари ибни Сино бо забони тоҷикӣ таълиф шудааст?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23 асар;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21 асар;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25 асар;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27 асар;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50 асар;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маркази диққати ибни Боҷа кадом масъла меистод?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Баланд бардоштани мақом ва нақши инсон дар байни дигар мавҷудоти зинда</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Масълаи сиёсати он давра</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Ҳифзи саломати ва оромии ҷомеа</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Ахлоқ ва ҳуқуқ</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Маданият ва дин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Абӯнасри Форобӣ табақабандии ҷомеаро чи гунна шарҳ додааст?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Ҳокимон, олимон, обрӯмандон, ки корҳои муҳимро анҷом медиҳанд;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Сиёсатмадорон, ҷанговарон;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Шоҳон ва вазирон;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Сипоҳиён, хизматчиён;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Дар масъалаи табақабандӣ Форобӣ ягон андеша байён накардааст;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Абӯнасри Форобӣ унвони устоди Сониро баъд аз кадом мутафаккир со</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иб шуд?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баъд аз Арасту;</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баъд аз Суқрот;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баъд аз Афлотун;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баъд аз Николо Макявелӣ;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баъд аз Имануел Кант;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@68.</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Абӯнасри Форобӣ ҷамъиятӣ инсониро ба чанд қисм тақсим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намедонам;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ба даҳ;</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ба ҳашт;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ба ду қисм;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ба чор;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@69.</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Абӯнасри Форобӣ ҷамъиятӣ инсониро ба ду қисм тақсим мекунад, ин: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Пурра, нимпурра ва нопурра;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калон ва хурд;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кул ва ҷузъ;</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бузург миёна ва хурд;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комил ва нимкомил;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навбати худ ҷамъиятӣ комилро Форобӣ ба чанд қисм тақсим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калон ва хурд;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бузург, миёна ва хурд;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комил ва нимкомил;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нимпурра ва нопурра;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кул ва ҷузъ;</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Аз рӯи ақидоҳои Форобӣ шаҳре, ки намунаи идоракунӣ ва ба одамон хушбахти меорад, чигуна шаҳр буд?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шаҳри бехосият;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шаҳри зебо;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шаҳри гулзор;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шаҳри аз ҷиҳати экологӣ тоза;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шаҳри накӯкор;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асари машҳури ибни Сино ба илми тиб бахшида шудааст?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«Алқонун-фи-тиб»;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«Сиёсатнома»;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«Осор –ул- боқия»;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«Тибби рӯҳони»;</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«Давлат ва қонун»;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rPr>
        <w:t>Фаслҳои аввалини «Сиёсатнома»-и Низомулмулк кадом масълаҳоро дар бар мегирад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rPr>
        <w:t>масъалаҳои умумии давлатдорӣ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масъалаҳои ахлоқӣ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ҷамъиятӣ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иқтисодӣ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гуманистӣ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@74.</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Ин гуфтаи кадом мутафаккир </w:t>
      </w:r>
      <w:r w:rsidRPr="00B31188">
        <w:rPr>
          <w:rFonts w:ascii="Palatino Linotype" w:hAnsi="Palatino Linotype"/>
          <w:bCs/>
          <w:color w:val="000000"/>
          <w:sz w:val="28"/>
          <w:szCs w:val="28"/>
          <w:lang w:val="tg-Cyrl-TJ"/>
        </w:rPr>
        <w:t xml:space="preserve">шарқ аст </w:t>
      </w:r>
      <w:r w:rsidRPr="00B31188">
        <w:rPr>
          <w:rFonts w:ascii="Palatino Linotype" w:hAnsi="Palatino Linotype"/>
          <w:bCs/>
          <w:color w:val="000000"/>
          <w:sz w:val="28"/>
          <w:szCs w:val="28"/>
        </w:rPr>
        <w:t>«ҷасади одам бе мақсад офарида нашудааст»?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Туфайл;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 xml:space="preserve">М. </w:t>
      </w:r>
      <w:r w:rsidRPr="00B31188">
        <w:rPr>
          <w:rFonts w:ascii="Palatino Linotype" w:hAnsi="Palatino Linotype"/>
          <w:bCs/>
          <w:color w:val="000000"/>
          <w:sz w:val="28"/>
          <w:szCs w:val="28"/>
        </w:rPr>
        <w:t>Ғазззолӣ;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Рӯдакӣ;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Фирдавсӣ;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Ба фикри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Туфайл зебогии дарунии инсон чигунааст?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Р</w:t>
      </w:r>
      <w:r w:rsidRPr="00B31188">
        <w:rPr>
          <w:rFonts w:ascii="Palatino Linotype" w:hAnsi="Palatino Linotype"/>
          <w:bCs/>
          <w:color w:val="000000"/>
          <w:sz w:val="28"/>
          <w:szCs w:val="28"/>
        </w:rPr>
        <w:t>афтор ва кирдори хуб;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Р</w:t>
      </w:r>
      <w:r w:rsidRPr="00B31188">
        <w:rPr>
          <w:rFonts w:ascii="Palatino Linotype" w:hAnsi="Palatino Linotype"/>
          <w:bCs/>
          <w:color w:val="000000"/>
          <w:sz w:val="28"/>
          <w:szCs w:val="28"/>
        </w:rPr>
        <w:t>афтори хуш ва ахлоқи намунавӣ;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урат ва сирати безеб;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хлоқи номатлуб;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Р</w:t>
      </w:r>
      <w:r w:rsidRPr="00B31188">
        <w:rPr>
          <w:rFonts w:ascii="Palatino Linotype" w:hAnsi="Palatino Linotype"/>
          <w:bCs/>
          <w:color w:val="000000"/>
          <w:sz w:val="28"/>
          <w:szCs w:val="28"/>
        </w:rPr>
        <w:t>афтори баъд ва ношоям;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Аввалин давлатҳои Шарқи қадимро номбар кунед?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Теҳрон, Тӯрон, Бамбей;</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 xml:space="preserve">ирот,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исор, Кобул;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Истаравшан, Суғд, Бохтар;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Хоразм, Бухоро, Самарқанд;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Миср,Бобулистон,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индустон, Хитой ва Эрон;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Муҳитарин асарҳои </w:t>
      </w:r>
      <w:r w:rsidRPr="00B31188">
        <w:rPr>
          <w:rFonts w:ascii="Palatino Linotype" w:hAnsi="Palatino Linotype"/>
          <w:bCs/>
          <w:color w:val="000000"/>
          <w:sz w:val="28"/>
          <w:szCs w:val="28"/>
          <w:lang w:val="tg-Cyrl-TJ"/>
        </w:rPr>
        <w:t>Муҳаммад</w:t>
      </w:r>
      <w:r w:rsidRPr="00B31188">
        <w:rPr>
          <w:rFonts w:ascii="Palatino Linotype" w:hAnsi="Palatino Linotype"/>
          <w:bCs/>
          <w:color w:val="000000"/>
          <w:sz w:val="28"/>
          <w:szCs w:val="28"/>
        </w:rPr>
        <w:t xml:space="preserve"> Ғаззолиро номбар кунед?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"Донишнома", "Рисолаи нафс", "СаламонваАбсол", "Фирузнома",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«Таҳофут-ул-фалосифа», «Эҳё-ул-улум аддин», «Ахлоқ»;</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«Ал-Мустазҳирӣ», «Ал-Иқтисод фи эътиқод»;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«Ма</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осид-ал-фалосифа», «Ал-музтазхирй», «Ал-иқтисод фи эътиқод», «Таҳовут-ул-фалосифа», «Кимёи саодат», «Ахлоқ»;</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"Саламон ва Абсол", "Фирузнома",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@78.</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Мавзӯи таълимоти ахлоқии Ибни Синоро муайян кунед?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Н</w:t>
      </w:r>
      <w:r w:rsidRPr="00B31188">
        <w:rPr>
          <w:rFonts w:ascii="Palatino Linotype" w:hAnsi="Palatino Linotype"/>
          <w:bCs/>
          <w:color w:val="000000"/>
          <w:sz w:val="28"/>
          <w:szCs w:val="28"/>
        </w:rPr>
        <w:t>игоҳдории урфу одати анъанаи гузашта;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амгироӣ, якдигарфаҳми, дастгирӣ;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Р</w:t>
      </w:r>
      <w:r w:rsidRPr="00B31188">
        <w:rPr>
          <w:rFonts w:ascii="Palatino Linotype" w:hAnsi="Palatino Linotype"/>
          <w:bCs/>
          <w:color w:val="000000"/>
          <w:sz w:val="28"/>
          <w:szCs w:val="28"/>
        </w:rPr>
        <w:t>иояи тозагию озодагӣ, дӯстию рафакат, муҳаббату  эҳтиром, илмомӯзӣ;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еҳрубонӣ;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ӯстию рафакат, муҳаббату эҳтиром;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@79.</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Аввалин муаллифи консепсияи ҷамъиятшиносӣ кадоме аз ин мутафаккирон мебошад?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Муҳаммад Ғаззолӣ;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Ибнӣ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Ибнӣ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Асари машҳури «Таърихи калом»-и Ибни Халдун кадом масъалаҳоро дар бар мегирад?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П</w:t>
      </w:r>
      <w:r w:rsidRPr="00B31188">
        <w:rPr>
          <w:rFonts w:ascii="Palatino Linotype" w:hAnsi="Palatino Linotype"/>
          <w:bCs/>
          <w:color w:val="000000"/>
          <w:sz w:val="28"/>
          <w:szCs w:val="28"/>
        </w:rPr>
        <w:t>сихологӣ, маданӣ, сиёсӣ ва ҳуқуқӣ;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И</w:t>
      </w:r>
      <w:r w:rsidRPr="00B31188">
        <w:rPr>
          <w:rFonts w:ascii="Palatino Linotype" w:hAnsi="Palatino Linotype"/>
          <w:bCs/>
          <w:color w:val="000000"/>
          <w:sz w:val="28"/>
          <w:szCs w:val="28"/>
        </w:rPr>
        <w:t>қтисодӣ, сиёсӣ, иҷтимоӣ ва қобилияти давлатдорӣ;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И</w:t>
      </w:r>
      <w:r w:rsidRPr="00B31188">
        <w:rPr>
          <w:rFonts w:ascii="Palatino Linotype" w:hAnsi="Palatino Linotype"/>
          <w:bCs/>
          <w:color w:val="000000"/>
          <w:sz w:val="28"/>
          <w:szCs w:val="28"/>
        </w:rPr>
        <w:t>қтисодӣ, иҷтимоӣ маданӣ;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иёсӣ фарҳангӣ, маънавӣ;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И</w:t>
      </w:r>
      <w:r w:rsidRPr="00B31188">
        <w:rPr>
          <w:rFonts w:ascii="Palatino Linotype" w:hAnsi="Palatino Linotype"/>
          <w:bCs/>
          <w:color w:val="000000"/>
          <w:sz w:val="28"/>
          <w:szCs w:val="28"/>
        </w:rPr>
        <w:t>ҷтимоӣ, фарҳангӣ ва санъат;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бештар кадом мутафа</w:t>
      </w:r>
      <w:r w:rsidRPr="00B31188">
        <w:rPr>
          <w:rFonts w:ascii="Palatino Linotype" w:hAnsi="Palatino Linotype"/>
          <w:bCs/>
          <w:color w:val="000000"/>
          <w:sz w:val="28"/>
          <w:szCs w:val="28"/>
          <w:lang w:val="tg-Cyrl-TJ"/>
        </w:rPr>
        <w:t>к</w:t>
      </w:r>
      <w:r w:rsidRPr="00B31188">
        <w:rPr>
          <w:rFonts w:ascii="Palatino Linotype" w:hAnsi="Palatino Linotype"/>
          <w:bCs/>
          <w:color w:val="000000"/>
          <w:sz w:val="28"/>
          <w:szCs w:val="28"/>
        </w:rPr>
        <w:t>киро пайравӣ мекард?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Суқрот;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Афлотун;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Макявелӣ;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Кант;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Арасту;</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Асари «Рафтори зоҳидон» ба кадом мутафа</w:t>
      </w:r>
      <w:r w:rsidRPr="00B31188">
        <w:rPr>
          <w:rFonts w:ascii="Palatino Linotype" w:hAnsi="Palatino Linotype"/>
          <w:bCs/>
          <w:color w:val="000000"/>
          <w:sz w:val="28"/>
          <w:szCs w:val="28"/>
          <w:lang w:val="tg-Cyrl-TJ"/>
        </w:rPr>
        <w:t>к</w:t>
      </w:r>
      <w:r w:rsidRPr="00B31188">
        <w:rPr>
          <w:rFonts w:ascii="Palatino Linotype" w:hAnsi="Palatino Linotype"/>
          <w:bCs/>
          <w:color w:val="000000"/>
          <w:sz w:val="28"/>
          <w:szCs w:val="28"/>
        </w:rPr>
        <w:t>кир таа</w:t>
      </w:r>
      <w:r w:rsidRPr="00B31188">
        <w:rPr>
          <w:rFonts w:ascii="Palatino Linotype" w:hAnsi="Palatino Linotype"/>
          <w:bCs/>
          <w:color w:val="000000"/>
          <w:sz w:val="28"/>
          <w:szCs w:val="28"/>
          <w:lang w:val="tg-Cyrl-TJ"/>
        </w:rPr>
        <w:t>л</w:t>
      </w:r>
      <w:r w:rsidRPr="00B31188">
        <w:rPr>
          <w:rFonts w:ascii="Palatino Linotype" w:hAnsi="Palatino Linotype"/>
          <w:bCs/>
          <w:color w:val="000000"/>
          <w:sz w:val="28"/>
          <w:szCs w:val="28"/>
        </w:rPr>
        <w:t>лу</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 xml:space="preserve"> дорад?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 xml:space="preserve">Ибни </w:t>
      </w:r>
      <w:r w:rsidRPr="00B31188">
        <w:rPr>
          <w:rFonts w:ascii="Palatino Linotype" w:hAnsi="Palatino Linotype"/>
          <w:bCs/>
          <w:color w:val="000000"/>
          <w:sz w:val="28"/>
          <w:szCs w:val="28"/>
        </w:rPr>
        <w:t>Туфайл;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Фирдавсӣ;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@83.</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Ибнӣ Сино аслан мутахассиси барҷастаи кадом соҳа буд?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О</w:t>
      </w:r>
      <w:r w:rsidRPr="00B31188">
        <w:rPr>
          <w:rFonts w:ascii="Palatino Linotype" w:hAnsi="Palatino Linotype"/>
          <w:bCs/>
          <w:color w:val="000000"/>
          <w:sz w:val="28"/>
          <w:szCs w:val="28"/>
        </w:rPr>
        <w:t>мӯзгор;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К</w:t>
      </w:r>
      <w:r w:rsidRPr="00B31188">
        <w:rPr>
          <w:rFonts w:ascii="Palatino Linotype" w:hAnsi="Palatino Linotype"/>
          <w:bCs/>
          <w:color w:val="000000"/>
          <w:sz w:val="28"/>
          <w:szCs w:val="28"/>
        </w:rPr>
        <w:t>андакор;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Н</w:t>
      </w:r>
      <w:r w:rsidRPr="00B31188">
        <w:rPr>
          <w:rFonts w:ascii="Palatino Linotype" w:hAnsi="Palatino Linotype"/>
          <w:bCs/>
          <w:color w:val="000000"/>
          <w:sz w:val="28"/>
          <w:szCs w:val="28"/>
        </w:rPr>
        <w:t>ақош;</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икоянавис;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Т</w:t>
      </w:r>
      <w:r w:rsidRPr="00B31188">
        <w:rPr>
          <w:rFonts w:ascii="Palatino Linotype" w:hAnsi="Palatino Linotype"/>
          <w:bCs/>
          <w:color w:val="000000"/>
          <w:sz w:val="28"/>
          <w:szCs w:val="28"/>
        </w:rPr>
        <w:t>иб;</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Авалин мутафаккирони Юнони Қадимро номбар кунед?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Макявелӣ ва Ситсерон;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О. Конт, Вебер ва Маркс;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Арасту, Афлотун, Суқрот;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Сарокин, Козерев ва Ядов;</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Дариндорф, Фукоямо ва Канд;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@85.</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Унвонҳои (тахаллусҳои) бошарафонаи “Имом” ва “Ҳуҷҷатулислом”- ро кадоме аз ин мутафаккирони машриқзамин соҳиб аст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Муҳаммад Ғаззолӣ;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Абӯнасри Форобӣ;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Насириддини Тӯсӣ;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Абдураҳмони Ҷомӣ;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Носири Хусрав;</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@86.</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Ақидаҳои иҷтимоӣ-ахлоқии Абуҳомид Муҳаммади Ғаззолӣ дар кадом асарҳояш дарҷ гардидаанд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w:t>
      </w:r>
      <w:r w:rsidRPr="00B31188">
        <w:rPr>
          <w:rFonts w:ascii="Palatino Linotype" w:hAnsi="Palatino Linotype"/>
          <w:sz w:val="28"/>
          <w:szCs w:val="28"/>
          <w:lang w:val="tg-Cyrl-TJ"/>
        </w:rPr>
        <w:t>Таҳофут-ул-фалосифа», «Эҳё-ул-улум-ад-дин», «Кимиёи саодат»,« Насиҳат – ул –мулук», «Ахлоқ»</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sz w:val="28"/>
          <w:szCs w:val="28"/>
          <w:lang w:val="tg-Cyrl-TJ"/>
        </w:rPr>
        <w:t>Китоб-ал-восит”, “Маохиз-ал-хилоф”, “Ҷ</w:t>
      </w:r>
      <w:r w:rsidRPr="00B31188">
        <w:rPr>
          <w:rFonts w:ascii="Palatino Linotype" w:hAnsi="Palatino Linotype" w:cs="Times New Roman Tj"/>
          <w:sz w:val="28"/>
          <w:szCs w:val="28"/>
          <w:lang w:val="tg-Cyrl-TJ"/>
        </w:rPr>
        <w:t>авоб</w:t>
      </w:r>
      <w:r w:rsidRPr="00B31188">
        <w:rPr>
          <w:rFonts w:ascii="Palatino Linotype" w:hAnsi="Palatino Linotype"/>
          <w:sz w:val="28"/>
          <w:szCs w:val="28"/>
          <w:lang w:val="tg-Cyrl-TJ"/>
        </w:rPr>
        <w:t>-</w:t>
      </w:r>
      <w:r w:rsidRPr="00B31188">
        <w:rPr>
          <w:rFonts w:ascii="Palatino Linotype" w:hAnsi="Palatino Linotype" w:cs="Times New Roman Tj"/>
          <w:sz w:val="28"/>
          <w:szCs w:val="28"/>
          <w:lang w:val="tg-Cyrl-TJ"/>
        </w:rPr>
        <w:t>ал</w:t>
      </w:r>
      <w:r w:rsidRPr="00B31188">
        <w:rPr>
          <w:rFonts w:ascii="Palatino Linotype" w:hAnsi="Palatino Linotype"/>
          <w:sz w:val="28"/>
          <w:szCs w:val="28"/>
          <w:lang w:val="tg-Cyrl-TJ"/>
        </w:rPr>
        <w:t>-</w:t>
      </w:r>
      <w:r w:rsidRPr="00B31188">
        <w:rPr>
          <w:rFonts w:ascii="Palatino Linotype" w:hAnsi="Palatino Linotype" w:cs="Times New Roman Tj"/>
          <w:sz w:val="28"/>
          <w:szCs w:val="28"/>
          <w:lang w:val="tg-Cyrl-TJ"/>
        </w:rPr>
        <w:t>масоил</w:t>
      </w:r>
      <w:r w:rsidRPr="00B31188">
        <w:rPr>
          <w:rFonts w:ascii="Palatino Linotype" w:hAnsi="Palatino Linotype"/>
          <w:sz w:val="28"/>
          <w:szCs w:val="28"/>
          <w:lang w:val="tg-Cyrl-TJ"/>
        </w:rPr>
        <w:t>”</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sz w:val="28"/>
          <w:szCs w:val="28"/>
          <w:lang w:val="tg-Cyrl-TJ"/>
        </w:rPr>
        <w:t>“Ал-иқ</w:t>
      </w:r>
      <w:r w:rsidRPr="00B31188">
        <w:rPr>
          <w:rFonts w:ascii="Palatino Linotype" w:hAnsi="Palatino Linotype" w:cs="Times New Roman Tj"/>
          <w:sz w:val="28"/>
          <w:szCs w:val="28"/>
          <w:lang w:val="tg-Cyrl-TJ"/>
        </w:rPr>
        <w:t>тисод</w:t>
      </w:r>
      <w:r w:rsidRPr="00B31188">
        <w:rPr>
          <w:rFonts w:ascii="Palatino Linotype" w:hAnsi="Palatino Linotype"/>
          <w:sz w:val="28"/>
          <w:szCs w:val="28"/>
          <w:lang w:val="tg-Cyrl-TJ"/>
        </w:rPr>
        <w:t>-фил- этиқ</w:t>
      </w:r>
      <w:r w:rsidRPr="00B31188">
        <w:rPr>
          <w:rFonts w:ascii="Palatino Linotype" w:hAnsi="Palatino Linotype" w:cs="Times New Roman Tj"/>
          <w:sz w:val="28"/>
          <w:szCs w:val="28"/>
          <w:lang w:val="tg-Cyrl-TJ"/>
        </w:rPr>
        <w:t>од</w:t>
      </w:r>
      <w:r w:rsidRPr="00B31188">
        <w:rPr>
          <w:rFonts w:ascii="Palatino Linotype" w:hAnsi="Palatino Linotype"/>
          <w:sz w:val="28"/>
          <w:szCs w:val="28"/>
          <w:lang w:val="tg-Cyrl-TJ"/>
        </w:rPr>
        <w:t>”</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sz w:val="28"/>
          <w:szCs w:val="28"/>
          <w:lang w:val="tg-Cyrl-TJ"/>
        </w:rPr>
        <w:t>«Эҳё- ул-улум уд-дин»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sz w:val="28"/>
          <w:szCs w:val="28"/>
        </w:rPr>
        <w:t>«Ал-интисол –ли- мо –фӣ- эҳё -мин ал-асрор»</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@87.</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«Авесто» китоби муқадаси кадом дин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Ислом;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Масеҳия;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Яҳудия;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Будоия;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Зардушт;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@88.</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«Авесто» аз чанд қисм иборат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8;</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10;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4;</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@89.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қисмати Авесто ба Зардушт бахшида шудааст?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«Элиф» дар Яшто;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«Годҳо» дар Ясно;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«Годҳо» дар Хурдавасто;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«Элиф» дар Видевдат;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«Годҳо» дар Вандидот;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дини Зардуштия кадом қувваҳо рақобат доранд;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Т</w:t>
      </w:r>
      <w:r w:rsidRPr="00B31188">
        <w:rPr>
          <w:rFonts w:ascii="Palatino Linotype" w:hAnsi="Palatino Linotype"/>
          <w:bCs/>
          <w:color w:val="000000"/>
          <w:sz w:val="28"/>
          <w:szCs w:val="28"/>
        </w:rPr>
        <w:t>авоно ва нотавон;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оно ва нодон;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оақл ва беақл;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оро ва нодор;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Н</w:t>
      </w:r>
      <w:r w:rsidRPr="00B31188">
        <w:rPr>
          <w:rFonts w:ascii="Palatino Linotype" w:hAnsi="Palatino Linotype"/>
          <w:bCs/>
          <w:color w:val="000000"/>
          <w:sz w:val="28"/>
          <w:szCs w:val="28"/>
        </w:rPr>
        <w:t>екӣ ва бадӣ;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дини зардуштия қувваи некӣ чӣ гунна ном дошт?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Аҳриман;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Заҳок;</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Деваштич;</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Аҳурамаздо;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Кова;</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дини зардуштия қувваи бадиро чӣ гунна ном гузоштаанд?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Аҳурамаздо;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Заҳок;</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Кова;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Деваштич;</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Аҳриман;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@93.</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Китоби Авасто бо кадом хат навишта шудааст?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йироглифӣ;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кирилӣ;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лотинӣ;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паштуӣ;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хати мехи;</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«Гот»-ҳо дар кадом қисмати Авасто омадааст?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Ясно;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Хурдавасто;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Яшто;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Вандидот;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Виспарад;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@95.</w:t>
      </w:r>
      <w:r w:rsidRPr="00B31188">
        <w:rPr>
          <w:rFonts w:ascii="Palatino Linotype" w:hAnsi="Palatino Linotype"/>
          <w:bCs/>
          <w:color w:val="000000"/>
          <w:sz w:val="28"/>
          <w:szCs w:val="28"/>
        </w:rPr>
        <w:t xml:space="preserve"> </w:t>
      </w:r>
    </w:p>
    <w:p w:rsidR="007504A2" w:rsidRPr="00B31188" w:rsidRDefault="007504A2" w:rsidP="00B529E6">
      <w:pPr>
        <w:spacing w:after="0" w:line="240" w:lineRule="auto"/>
        <w:jc w:val="both"/>
        <w:rPr>
          <w:rFonts w:ascii="Palatino Linotype" w:hAnsi="Palatino Linotype"/>
          <w:sz w:val="28"/>
          <w:szCs w:val="28"/>
        </w:rPr>
      </w:pPr>
      <w:r w:rsidRPr="00B31188">
        <w:rPr>
          <w:rFonts w:ascii="Palatino Linotype" w:hAnsi="Palatino Linotype"/>
          <w:sz w:val="28"/>
          <w:szCs w:val="28"/>
        </w:rPr>
        <w:t>Маънои калимаи архаистӣ чист?</w:t>
      </w:r>
    </w:p>
    <w:p w:rsidR="007504A2" w:rsidRPr="00B31188" w:rsidRDefault="007504A2" w:rsidP="009C1E42">
      <w:pPr>
        <w:spacing w:after="0" w:line="240" w:lineRule="auto"/>
        <w:jc w:val="both"/>
        <w:rPr>
          <w:rFonts w:ascii="Palatino Linotype" w:hAnsi="Palatino Linotype"/>
          <w:sz w:val="28"/>
          <w:szCs w:val="28"/>
        </w:rPr>
      </w:pPr>
      <w:r w:rsidRPr="00B31188">
        <w:rPr>
          <w:rFonts w:ascii="Palatino Linotype" w:hAnsi="Palatino Linotype"/>
          <w:sz w:val="28"/>
          <w:szCs w:val="28"/>
        </w:rPr>
        <w:t>$A) куҳна будон аз истифода мондан, нодаркор шудан;</w:t>
      </w:r>
    </w:p>
    <w:p w:rsidR="007504A2" w:rsidRPr="00B31188" w:rsidRDefault="007504A2" w:rsidP="009C1E42">
      <w:pPr>
        <w:spacing w:after="0" w:line="240" w:lineRule="auto"/>
        <w:jc w:val="both"/>
        <w:rPr>
          <w:rFonts w:ascii="Palatino Linotype" w:hAnsi="Palatino Linotype"/>
          <w:sz w:val="28"/>
          <w:szCs w:val="28"/>
        </w:rPr>
      </w:pPr>
      <w:r w:rsidRPr="00B31188">
        <w:rPr>
          <w:rFonts w:ascii="Palatino Linotype" w:hAnsi="Palatino Linotype"/>
          <w:sz w:val="28"/>
          <w:szCs w:val="28"/>
        </w:rPr>
        <w:t>$B) аз нав зинда шудан;</w:t>
      </w:r>
    </w:p>
    <w:p w:rsidR="007504A2" w:rsidRPr="00B31188" w:rsidRDefault="007504A2" w:rsidP="009C1E42">
      <w:pPr>
        <w:spacing w:after="0" w:line="240" w:lineRule="auto"/>
        <w:jc w:val="both"/>
        <w:rPr>
          <w:rFonts w:ascii="Palatino Linotype" w:hAnsi="Palatino Linotype"/>
          <w:sz w:val="28"/>
          <w:szCs w:val="28"/>
        </w:rPr>
      </w:pPr>
      <w:r w:rsidRPr="00B31188">
        <w:rPr>
          <w:rFonts w:ascii="Palatino Linotype" w:hAnsi="Palatino Linotype"/>
          <w:sz w:val="28"/>
          <w:szCs w:val="28"/>
        </w:rPr>
        <w:t>$C) умри дубораёфтан;</w:t>
      </w:r>
    </w:p>
    <w:p w:rsidR="007504A2" w:rsidRPr="00B31188" w:rsidRDefault="007504A2" w:rsidP="009C1E42">
      <w:pPr>
        <w:spacing w:after="0" w:line="240" w:lineRule="auto"/>
        <w:jc w:val="both"/>
        <w:rPr>
          <w:rFonts w:ascii="Palatino Linotype" w:hAnsi="Palatino Linotype"/>
          <w:sz w:val="28"/>
          <w:szCs w:val="28"/>
        </w:rPr>
      </w:pPr>
      <w:r w:rsidRPr="00B31188">
        <w:rPr>
          <w:rFonts w:ascii="Palatino Linotype" w:hAnsi="Palatino Linotype"/>
          <w:sz w:val="28"/>
          <w:szCs w:val="28"/>
        </w:rPr>
        <w:t>$D) маъно надорад;</w:t>
      </w:r>
    </w:p>
    <w:p w:rsidR="007504A2" w:rsidRPr="00B31188" w:rsidRDefault="007504A2" w:rsidP="009C1E42">
      <w:pPr>
        <w:spacing w:after="0" w:line="240" w:lineRule="auto"/>
        <w:jc w:val="both"/>
        <w:rPr>
          <w:rFonts w:ascii="Palatino Linotype" w:hAnsi="Palatino Linotype"/>
          <w:sz w:val="28"/>
          <w:szCs w:val="28"/>
        </w:rPr>
      </w:pPr>
      <w:r w:rsidRPr="00B31188">
        <w:rPr>
          <w:rFonts w:ascii="Palatino Linotype" w:hAnsi="Palatino Linotype"/>
          <w:sz w:val="28"/>
          <w:szCs w:val="28"/>
        </w:rPr>
        <w:t>$E) маънои омехта шуданро дорад;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@96.</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Имом Ғаззолӣ чанд навъи усули ахлоқро аз ҳам ҷудо намудааст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lang w:val="tg-Cyrl-TJ"/>
        </w:rPr>
        <w:t>ҳикмат-шуҷоат-иффат (покии ахлоқ ва покдоманӣ) ва адл</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ростӣ, дуруғ, адолат, покдоманӣ;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ахлоқӣ ҷамъиятӣ ва ахлоқӣ ффалсафӣ;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дар асоси ахлоқ андешаҳои Ғззлӣ зиёд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тамоми сифатҳои инсониро ба ахлоқ ташбеҳ додааст;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Зардушт дар давраи кадом сулола зистааст?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Хонигарии Хева;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Хонигарии Хӯқан;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айтолиён;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Сомониён;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Сосонӣ;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@98.</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 Ғаззолӣ дар кадом асрҳо кору фаъолият кардааст?</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 xml:space="preserve">$A)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ср</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ои</w:t>
      </w:r>
      <w:r w:rsidRPr="00B31188">
        <w:rPr>
          <w:rFonts w:ascii="Palatino Linotype" w:hAnsi="Palatino Linotype"/>
          <w:bCs/>
          <w:color w:val="000000"/>
          <w:sz w:val="28"/>
          <w:szCs w:val="28"/>
          <w:lang w:val="en-US"/>
        </w:rPr>
        <w:t xml:space="preserve"> XI-XII;</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 xml:space="preserve">$B)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сри</w:t>
      </w:r>
      <w:r w:rsidRPr="00B31188">
        <w:rPr>
          <w:rFonts w:ascii="Palatino Linotype" w:hAnsi="Palatino Linotype"/>
          <w:bCs/>
          <w:color w:val="000000"/>
          <w:sz w:val="28"/>
          <w:szCs w:val="28"/>
          <w:lang w:val="en-US"/>
        </w:rPr>
        <w:t xml:space="preserve"> XIV;</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срҳои XX-XXI;</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срҳои XIV-XV;</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срҳои XVI-XVIII;</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@99.</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 Ғаззолӣ дар мадрасаи Низомия дар назди кадом олим таълими илм гирифтааст?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Ал-Ҷур;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Ал-Зуҳр;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Ал-Арабӣ;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Ал-Бир;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Ал-</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арамайн;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@100.</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Китобҳои муҳимтарини Ғаззолӣ дар кадом солҳо навишта шудаанд?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1097-1109;</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1025-1123;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1309-1456;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1095-1105;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1345-1439;</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@101.</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Афкори иҷтимоии Абӯбакри Розӣ бештар дар кадом асарҳояш дарҷ гардидаанд?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rPr>
        <w:t>«Тибби руҳонӣ» ва «Сирати фалсафӣ»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«Салмон ва Абсол»;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sz w:val="28"/>
          <w:szCs w:val="28"/>
        </w:rPr>
        <w:t>«Фалсафи плюралистии Абу Бакри Розӣ»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sz w:val="28"/>
          <w:szCs w:val="28"/>
        </w:rPr>
        <w:t>«Тиб -ул-фуқаро»</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s="Cambria"/>
          <w:bCs/>
          <w:color w:val="000000"/>
          <w:sz w:val="28"/>
          <w:szCs w:val="28"/>
        </w:rPr>
        <w:t>«Насиҳатнома»</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«Авесто» дар чанд ҳазор пӯсти гов навишта шудааст?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30 ҳазор пӯстин;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1000 пӯстин;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12 ҳазор пӯстин;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100 ҳазор пӯстин;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намедонам;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Тахуллусҳои бошарафонаи Муҳаққиқи Тӯсӣ, Хоҷаи Тӯс, Устодулбашар, Ақли Ҳодӣ, Муаллими сеюм, ба кадоме аз ин мутафаккирон таллуқ дорад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lang w:val="tg-Cyrl-TJ"/>
        </w:rPr>
        <w:t>Хоҷа Насириддини Тӯсӣ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Абуали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Муҳаммад Ғазолӣ;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@104.</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Ақидаҳои иҷтимоию фалсафӣ ва ахлоқии Хоҷа Насириддини Тӯсӣ дар кадом асарҳояш дарҷ гардидаанд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lang w:val="tg-Cyrl-TJ"/>
        </w:rPr>
        <w:t>«Асос-ул-иқтибос», «Равзат-ут-таслим», «Ахлоқи Носирӣ», «Шарҳ-ул-ишорот», «Ахлоқи муҳташамӣ»,«Авсофу-ул-ашроф», «Қавоид-ул-ақоид», «Таҷрид-ул-ақоид», «Таҷрид-ул-калом»</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sz w:val="28"/>
          <w:szCs w:val="28"/>
          <w:lang w:val="tg-Cyrl-TJ"/>
        </w:rPr>
        <w:t>«Таҳрири Уқлидус», «Рисола дар илми мусаллас», «Усули ҳандаса» ва «Шаклу-ул қитъа»</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sz w:val="28"/>
          <w:szCs w:val="28"/>
          <w:lang w:val="tg-Cyrl-TJ"/>
        </w:rPr>
        <w:t>«Равзат-ут-таслим», «Ахлоқи Носирӣ»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sz w:val="28"/>
          <w:szCs w:val="28"/>
          <w:lang w:val="tg-Cyrl-TJ"/>
        </w:rPr>
        <w:t>«Қавонин-ут- тиб», «Қонуни Бӯалӣ»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sz w:val="28"/>
          <w:szCs w:val="28"/>
          <w:lang w:val="tg-Cyrl-TJ"/>
        </w:rPr>
        <w:t>«Усули ҳандаса» ва «Шаклу-ул қитъа»</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«Ахлоқи Носирӣ» осори таълифнамудаи кадом мутафаккири машриқзамин мебошад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lang w:val="tg-Cyrl-TJ"/>
        </w:rPr>
        <w:t>Хоҷа Насириддини Тӯсӣ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Абубакри Вароқӣ;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Абунасри Мансурӣ;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Низомулмулк;</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Хоҷа Насириддини Тӯсӣ дар бораи мақому манзалати инсон дар ҷомеа чи андеша дошт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lang w:val="tg-Cyrl-TJ"/>
        </w:rPr>
        <w:t>Инсон дар фитрат мартабаи вусто ёфтааст ва миёни маротиби коинот афтода ва ӯро роҳ аст ба иродат ва мартабаи аъло ва ё ба табиат ба мартабаи адно</w:t>
      </w:r>
      <w:r w:rsidRPr="00B31188">
        <w:rPr>
          <w:rFonts w:ascii="Palatino Linotype" w:hAnsi="Palatino Linotype"/>
          <w:bCs/>
          <w:color w:val="000000"/>
          <w:sz w:val="28"/>
          <w:szCs w:val="28"/>
        </w:rPr>
        <w:t>;</w:t>
      </w:r>
    </w:p>
    <w:p w:rsidR="007504A2" w:rsidRPr="00B31188" w:rsidRDefault="007504A2" w:rsidP="00F52DED">
      <w:pPr>
        <w:spacing w:after="0" w:line="240" w:lineRule="auto"/>
        <w:jc w:val="both"/>
        <w:rPr>
          <w:rFonts w:ascii="Palatino Linotype" w:hAnsi="Palatino Linotype"/>
          <w:sz w:val="28"/>
          <w:szCs w:val="28"/>
          <w:lang w:val="tg-Cyrl-TJ"/>
        </w:rPr>
      </w:pPr>
      <w:r w:rsidRPr="00B31188">
        <w:rPr>
          <w:rFonts w:ascii="Palatino Linotype" w:hAnsi="Palatino Linotype"/>
          <w:bCs/>
          <w:color w:val="000000"/>
          <w:sz w:val="28"/>
          <w:szCs w:val="28"/>
        </w:rPr>
        <w:t xml:space="preserve">$B) </w:t>
      </w:r>
      <w:r w:rsidRPr="00B31188">
        <w:rPr>
          <w:rFonts w:ascii="Palatino Linotype" w:hAnsi="Palatino Linotype"/>
          <w:sz w:val="28"/>
          <w:szCs w:val="28"/>
          <w:lang w:val="tg-Cyrl-TJ"/>
        </w:rPr>
        <w:t>Инсон мавҷудоти беҳтарину шарифтарини олам мебошад, ба ин сабаб, ки дорои ақлу тафаккур аст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lang w:val="tg-Cyrl-TJ"/>
        </w:rPr>
        <w:t xml:space="preserve">$C) </w:t>
      </w:r>
      <w:r w:rsidRPr="00B31188">
        <w:rPr>
          <w:rFonts w:ascii="Palatino Linotype" w:hAnsi="Palatino Linotype"/>
          <w:sz w:val="28"/>
          <w:szCs w:val="28"/>
          <w:lang w:val="tg-Cyrl-TJ"/>
        </w:rPr>
        <w:t>Ахлоқи инсонро тағйир додан мумкин аст, яъне хулқи инсон вобаста ба таъсири ҷомеа метавонад тағир ёбад. Камолоти инсонро аз ақлу заковаташ вобаста медонад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rPr>
        <w:t xml:space="preserve">$D) </w:t>
      </w:r>
      <w:r w:rsidRPr="00B31188">
        <w:rPr>
          <w:rFonts w:ascii="Palatino Linotype" w:hAnsi="Palatino Linotype"/>
          <w:sz w:val="28"/>
          <w:szCs w:val="28"/>
          <w:lang w:val="tg-Cyrl-TJ"/>
        </w:rPr>
        <w:t>Инсон агар ақлу хирадро такомул диҳад ва ба ёрии он ҳиссиёти худро мағлуб намояд, ба камолот мерасад. Вале агар ҳиссиёти инсон ба ақл ғолиб ояд, инсон ба ноқистарин махлуқот табдил хоҳад ёфт</w:t>
      </w:r>
      <w:r w:rsidRPr="00B31188">
        <w:rPr>
          <w:rFonts w:ascii="Palatino Linotype" w:hAnsi="Palatino Linotype"/>
          <w:bCs/>
          <w:color w:val="000000"/>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$E) Аз назари Н. Тӯсӣ инсон бадтарин махлуқ ва зеботарин махлуқ мебошад;</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Pr>
          <w:rFonts w:ascii="Palatino Linotype" w:hAnsi="Palatino Linotype"/>
          <w:bCs/>
          <w:color w:val="000000"/>
          <w:sz w:val="28"/>
          <w:szCs w:val="28"/>
          <w:lang w:val="tg-Cyrl-TJ"/>
        </w:rPr>
        <w:t>@107.</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sz w:val="28"/>
          <w:szCs w:val="28"/>
          <w:lang w:val="tg-Cyrl-TJ"/>
        </w:rPr>
        <w:t>Пайдоиши ҳокимиятро ба Худои муқтадир вобаста донистан ба таълимоти кадом мутафаккир вобастагӣ дорад</w:t>
      </w:r>
      <w:r w:rsidRPr="00B31188">
        <w:rPr>
          <w:rFonts w:ascii="Palatino Linotype" w:hAnsi="Palatino Linotype"/>
          <w:bCs/>
          <w:color w:val="000000"/>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$A) Низмомулмулк;</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$B) Абузайд Абдурахмон Ибни Халдун;</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$C) </w:t>
      </w:r>
      <w:r w:rsidRPr="00B31188">
        <w:rPr>
          <w:rFonts w:ascii="Palatino Linotype" w:hAnsi="Palatino Linotype"/>
          <w:sz w:val="28"/>
          <w:szCs w:val="28"/>
          <w:lang w:val="tg-Cyrl-TJ"/>
        </w:rPr>
        <w:t>Э. Гидденс</w:t>
      </w:r>
      <w:r w:rsidRPr="00B31188">
        <w:rPr>
          <w:rFonts w:ascii="Palatino Linotype" w:hAnsi="Palatino Linotype"/>
          <w:bCs/>
          <w:color w:val="000000"/>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$D) Муҳаммад ибн Рашид ибни Халдун;</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$E) Абӯбакр Муҳаммад ибни Халдун;</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Pr>
          <w:rFonts w:ascii="Palatino Linotype" w:hAnsi="Palatino Linotype"/>
          <w:bCs/>
          <w:color w:val="000000"/>
          <w:sz w:val="28"/>
          <w:szCs w:val="28"/>
          <w:lang w:val="tg-Cyrl-TJ"/>
        </w:rPr>
        <w:t>@108.</w:t>
      </w:r>
    </w:p>
    <w:p w:rsidR="007504A2" w:rsidRPr="00B31188" w:rsidRDefault="007504A2" w:rsidP="007A17D8">
      <w:pPr>
        <w:spacing w:after="0" w:line="240" w:lineRule="auto"/>
        <w:jc w:val="both"/>
        <w:rPr>
          <w:rFonts w:ascii="Palatino Linotype" w:hAnsi="Palatino Linotype"/>
          <w:sz w:val="28"/>
          <w:szCs w:val="28"/>
          <w:lang w:val="tg-Cyrl-TJ"/>
        </w:rPr>
      </w:pPr>
      <w:r w:rsidRPr="00B31188">
        <w:rPr>
          <w:rFonts w:ascii="Palatino Linotype" w:hAnsi="Palatino Linotype"/>
          <w:sz w:val="28"/>
          <w:szCs w:val="28"/>
          <w:lang w:val="tg-Cyrl-TJ"/>
        </w:rPr>
        <w:t>Кадом мутафаккир мафҳуми «табақабандии иҷтимоӣ» ва «ҷойивазкунии иҷтимоӣ» - ро ба илм ворид намудааст?</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A</w:t>
      </w:r>
      <w:r w:rsidRPr="00B31188">
        <w:rPr>
          <w:rFonts w:ascii="Palatino Linotype" w:hAnsi="Palatino Linotype"/>
          <w:bCs/>
          <w:sz w:val="28"/>
          <w:szCs w:val="28"/>
        </w:rPr>
        <w:t xml:space="preserve">) </w:t>
      </w:r>
      <w:r w:rsidRPr="00B31188">
        <w:rPr>
          <w:rFonts w:ascii="Palatino Linotype" w:hAnsi="Palatino Linotype"/>
          <w:sz w:val="28"/>
          <w:szCs w:val="28"/>
        </w:rPr>
        <w:t>Э. Дюркгейм</w:t>
      </w:r>
      <w:r w:rsidRPr="00B31188">
        <w:rPr>
          <w:rFonts w:ascii="Palatino Linotype" w:hAnsi="Palatino Linotype"/>
          <w:bCs/>
          <w:sz w:val="28"/>
          <w:szCs w:val="28"/>
        </w:rPr>
        <w:t>;</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B</w:t>
      </w:r>
      <w:r w:rsidRPr="00B31188">
        <w:rPr>
          <w:rFonts w:ascii="Palatino Linotype" w:hAnsi="Palatino Linotype"/>
          <w:bCs/>
          <w:sz w:val="28"/>
          <w:szCs w:val="28"/>
        </w:rPr>
        <w:t xml:space="preserve">) </w:t>
      </w:r>
      <w:r w:rsidRPr="00B31188">
        <w:rPr>
          <w:rFonts w:ascii="Palatino Linotype" w:hAnsi="Palatino Linotype"/>
          <w:sz w:val="28"/>
          <w:szCs w:val="28"/>
        </w:rPr>
        <w:t>П. Сорокин</w:t>
      </w:r>
      <w:r w:rsidRPr="00B31188">
        <w:rPr>
          <w:rFonts w:ascii="Palatino Linotype" w:hAnsi="Palatino Linotype"/>
          <w:bCs/>
          <w:sz w:val="28"/>
          <w:szCs w:val="28"/>
        </w:rPr>
        <w:t>;</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C</w:t>
      </w:r>
      <w:r w:rsidRPr="00B31188">
        <w:rPr>
          <w:rFonts w:ascii="Palatino Linotype" w:hAnsi="Palatino Linotype"/>
          <w:bCs/>
          <w:sz w:val="28"/>
          <w:szCs w:val="28"/>
        </w:rPr>
        <w:t xml:space="preserve">) </w:t>
      </w:r>
      <w:r w:rsidRPr="00B31188">
        <w:rPr>
          <w:rFonts w:ascii="Palatino Linotype" w:hAnsi="Palatino Linotype"/>
          <w:sz w:val="28"/>
          <w:szCs w:val="28"/>
        </w:rPr>
        <w:t>П. Шозимов</w:t>
      </w:r>
      <w:r w:rsidRPr="00B31188">
        <w:rPr>
          <w:rFonts w:ascii="Palatino Linotype" w:hAnsi="Palatino Linotype"/>
          <w:bCs/>
          <w:sz w:val="28"/>
          <w:szCs w:val="28"/>
        </w:rPr>
        <w:t>;</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 xml:space="preserve">$D) </w:t>
      </w:r>
      <w:r w:rsidRPr="00B31188">
        <w:rPr>
          <w:rFonts w:ascii="Palatino Linotype" w:hAnsi="Palatino Linotype"/>
          <w:sz w:val="28"/>
          <w:szCs w:val="28"/>
        </w:rPr>
        <w:t>Э. Гидденс</w:t>
      </w:r>
      <w:r w:rsidRPr="00B31188">
        <w:rPr>
          <w:rFonts w:ascii="Palatino Linotype" w:hAnsi="Palatino Linotype"/>
          <w:bCs/>
          <w:sz w:val="28"/>
          <w:szCs w:val="28"/>
        </w:rPr>
        <w:t>;</w:t>
      </w:r>
    </w:p>
    <w:p w:rsidR="007504A2" w:rsidRPr="00B31188" w:rsidRDefault="007504A2" w:rsidP="005C4721">
      <w:pPr>
        <w:spacing w:after="0" w:line="240" w:lineRule="auto"/>
        <w:jc w:val="both"/>
        <w:rPr>
          <w:rFonts w:ascii="Palatino Linotype" w:hAnsi="Palatino Linotype"/>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E</w:t>
      </w:r>
      <w:r w:rsidRPr="00B31188">
        <w:rPr>
          <w:rFonts w:ascii="Palatino Linotype" w:hAnsi="Palatino Linotype"/>
          <w:bCs/>
          <w:sz w:val="28"/>
          <w:szCs w:val="28"/>
        </w:rPr>
        <w:t xml:space="preserve">) </w:t>
      </w:r>
      <w:r w:rsidRPr="00B31188">
        <w:rPr>
          <w:rFonts w:ascii="Palatino Linotype" w:hAnsi="Palatino Linotype"/>
          <w:sz w:val="28"/>
          <w:szCs w:val="28"/>
        </w:rPr>
        <w:t>Ш. Шоисматуллоев</w:t>
      </w:r>
      <w:r w:rsidRPr="00B31188">
        <w:rPr>
          <w:rFonts w:ascii="Palatino Linotype" w:hAnsi="Palatino Linotype"/>
          <w:bCs/>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@109.</w:t>
      </w:r>
    </w:p>
    <w:p w:rsidR="007504A2" w:rsidRPr="00B31188" w:rsidRDefault="007504A2" w:rsidP="007A17D8">
      <w:pPr>
        <w:spacing w:after="0" w:line="240" w:lineRule="auto"/>
        <w:jc w:val="both"/>
        <w:rPr>
          <w:rFonts w:ascii="Palatino Linotype" w:hAnsi="Palatino Linotype"/>
          <w:sz w:val="28"/>
          <w:szCs w:val="28"/>
        </w:rPr>
      </w:pPr>
      <w:r w:rsidRPr="00B31188">
        <w:rPr>
          <w:rFonts w:ascii="Palatino Linotype" w:hAnsi="Palatino Linotype"/>
          <w:sz w:val="28"/>
          <w:szCs w:val="28"/>
        </w:rPr>
        <w:t>Намудҳои идеология - ин:</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A</w:t>
      </w:r>
      <w:r w:rsidRPr="00B31188">
        <w:rPr>
          <w:rFonts w:ascii="Palatino Linotype" w:hAnsi="Palatino Linotype"/>
          <w:bCs/>
          <w:sz w:val="28"/>
          <w:szCs w:val="28"/>
        </w:rPr>
        <w:t xml:space="preserve">) </w:t>
      </w:r>
      <w:r w:rsidRPr="00B31188">
        <w:rPr>
          <w:rFonts w:ascii="Palatino Linotype" w:hAnsi="Palatino Linotype"/>
          <w:sz w:val="28"/>
          <w:szCs w:val="28"/>
        </w:rPr>
        <w:t>Консерватизм, либерализм либерализм, миллатгароӣ (натсионализм), сотсиализм ва коммунитаризм</w:t>
      </w:r>
      <w:r w:rsidRPr="00B31188">
        <w:rPr>
          <w:rFonts w:ascii="Palatino Linotype" w:hAnsi="Palatino Linotype"/>
          <w:bCs/>
          <w:sz w:val="28"/>
          <w:szCs w:val="28"/>
        </w:rPr>
        <w:t>;</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B</w:t>
      </w:r>
      <w:r w:rsidRPr="00B31188">
        <w:rPr>
          <w:rFonts w:ascii="Palatino Linotype" w:hAnsi="Palatino Linotype"/>
          <w:bCs/>
          <w:sz w:val="28"/>
          <w:szCs w:val="28"/>
        </w:rPr>
        <w:t xml:space="preserve">) </w:t>
      </w:r>
      <w:r w:rsidRPr="00B31188">
        <w:rPr>
          <w:rFonts w:ascii="Palatino Linotype" w:hAnsi="Palatino Linotype"/>
          <w:sz w:val="28"/>
          <w:szCs w:val="28"/>
        </w:rPr>
        <w:t>Бюрократия, автократия, технократия, теократия ва либерализм</w:t>
      </w:r>
      <w:r w:rsidRPr="00B31188">
        <w:rPr>
          <w:rFonts w:ascii="Palatino Linotype" w:hAnsi="Palatino Linotype"/>
          <w:bCs/>
          <w:sz w:val="28"/>
          <w:szCs w:val="28"/>
        </w:rPr>
        <w:t>;</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C</w:t>
      </w:r>
      <w:r w:rsidRPr="00B31188">
        <w:rPr>
          <w:rFonts w:ascii="Palatino Linotype" w:hAnsi="Palatino Linotype"/>
          <w:bCs/>
          <w:sz w:val="28"/>
          <w:szCs w:val="28"/>
        </w:rPr>
        <w:t>) К</w:t>
      </w:r>
      <w:r w:rsidRPr="00B31188">
        <w:rPr>
          <w:rFonts w:ascii="Palatino Linotype" w:hAnsi="Palatino Linotype"/>
          <w:sz w:val="28"/>
          <w:szCs w:val="28"/>
        </w:rPr>
        <w:t>апитализм, демократия, анъанагароӣ, ҳуввияти миллӣ</w:t>
      </w:r>
      <w:r w:rsidRPr="00B31188">
        <w:rPr>
          <w:rFonts w:ascii="Palatino Linotype" w:hAnsi="Palatino Linotype"/>
          <w:bCs/>
          <w:sz w:val="28"/>
          <w:szCs w:val="28"/>
        </w:rPr>
        <w:t>;</w:t>
      </w:r>
    </w:p>
    <w:p w:rsidR="007504A2" w:rsidRPr="00B31188" w:rsidRDefault="007504A2" w:rsidP="007A17D8">
      <w:pPr>
        <w:spacing w:after="0" w:line="240" w:lineRule="auto"/>
        <w:jc w:val="both"/>
        <w:rPr>
          <w:rFonts w:ascii="Palatino Linotype" w:hAnsi="Palatino Linotype"/>
          <w:bCs/>
          <w:sz w:val="28"/>
          <w:szCs w:val="28"/>
        </w:rPr>
      </w:pPr>
      <w:r w:rsidRPr="00B31188">
        <w:rPr>
          <w:rFonts w:ascii="Palatino Linotype" w:hAnsi="Palatino Linotype"/>
          <w:bCs/>
          <w:sz w:val="28"/>
          <w:szCs w:val="28"/>
        </w:rPr>
        <w:t xml:space="preserve">$D) </w:t>
      </w:r>
      <w:r w:rsidRPr="00B31188">
        <w:rPr>
          <w:rFonts w:ascii="Palatino Linotype" w:hAnsi="Palatino Linotype"/>
          <w:sz w:val="28"/>
          <w:szCs w:val="28"/>
        </w:rPr>
        <w:t>Иқтисоди бозоргонӣ, сиёсати дарҳои кушода, модернизатсия, глобализатсия</w:t>
      </w:r>
      <w:r w:rsidRPr="00B31188">
        <w:rPr>
          <w:rFonts w:ascii="Palatino Linotype" w:hAnsi="Palatino Linotype"/>
          <w:bCs/>
          <w:sz w:val="28"/>
          <w:szCs w:val="28"/>
        </w:rPr>
        <w:t>;</w:t>
      </w:r>
    </w:p>
    <w:p w:rsidR="007504A2" w:rsidRPr="00B31188" w:rsidRDefault="007504A2" w:rsidP="007A17D8">
      <w:pPr>
        <w:spacing w:after="0" w:line="240" w:lineRule="auto"/>
        <w:jc w:val="both"/>
        <w:rPr>
          <w:rFonts w:ascii="Palatino Linotype" w:hAnsi="Palatino Linotype"/>
          <w:bCs/>
          <w:color w:val="000000"/>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E</w:t>
      </w:r>
      <w:r w:rsidRPr="00B31188">
        <w:rPr>
          <w:rFonts w:ascii="Palatino Linotype" w:hAnsi="Palatino Linotype"/>
          <w:bCs/>
          <w:sz w:val="28"/>
          <w:szCs w:val="28"/>
        </w:rPr>
        <w:t xml:space="preserve">) </w:t>
      </w:r>
      <w:r w:rsidRPr="00B31188">
        <w:rPr>
          <w:rFonts w:ascii="Palatino Linotype" w:hAnsi="Palatino Linotype"/>
          <w:sz w:val="28"/>
          <w:szCs w:val="28"/>
        </w:rPr>
        <w:t>Импичмент, инқилоб ва таҳаввулот</w:t>
      </w:r>
      <w:r w:rsidRPr="00B31188">
        <w:rPr>
          <w:rFonts w:ascii="Palatino Linotype" w:hAnsi="Palatino Linotype"/>
          <w:bCs/>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@110.</w:t>
      </w:r>
    </w:p>
    <w:p w:rsidR="007504A2" w:rsidRPr="00B31188" w:rsidRDefault="007504A2" w:rsidP="00D50D50">
      <w:pPr>
        <w:spacing w:after="0" w:line="240" w:lineRule="auto"/>
        <w:jc w:val="both"/>
        <w:rPr>
          <w:rFonts w:ascii="Palatino Linotype" w:hAnsi="Palatino Linotype"/>
          <w:bCs/>
          <w:sz w:val="28"/>
          <w:szCs w:val="28"/>
        </w:rPr>
      </w:pPr>
      <w:r w:rsidRPr="00B31188">
        <w:rPr>
          <w:rFonts w:ascii="Palatino Linotype" w:hAnsi="Palatino Linotype"/>
          <w:bCs/>
          <w:sz w:val="28"/>
          <w:szCs w:val="28"/>
        </w:rPr>
        <w:t>Ҷамъият – ин низоми:</w:t>
      </w:r>
    </w:p>
    <w:p w:rsidR="007504A2" w:rsidRPr="00B31188" w:rsidRDefault="007504A2" w:rsidP="00D50D50">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A</w:t>
      </w:r>
      <w:r w:rsidRPr="00B31188">
        <w:rPr>
          <w:rFonts w:ascii="Palatino Linotype" w:hAnsi="Palatino Linotype"/>
          <w:bCs/>
          <w:sz w:val="28"/>
          <w:szCs w:val="28"/>
        </w:rPr>
        <w:t xml:space="preserve">) </w:t>
      </w:r>
      <w:r w:rsidRPr="00B31188">
        <w:rPr>
          <w:rFonts w:ascii="Palatino Linotype" w:hAnsi="Palatino Linotype"/>
          <w:sz w:val="28"/>
          <w:szCs w:val="28"/>
        </w:rPr>
        <w:t>Том ва худинкишофёбанда мебошад</w:t>
      </w:r>
      <w:r w:rsidRPr="00B31188">
        <w:rPr>
          <w:rFonts w:ascii="Palatino Linotype" w:hAnsi="Palatino Linotype"/>
          <w:bCs/>
          <w:sz w:val="28"/>
          <w:szCs w:val="28"/>
        </w:rPr>
        <w:t>;</w:t>
      </w:r>
    </w:p>
    <w:p w:rsidR="007504A2" w:rsidRPr="00B31188" w:rsidRDefault="007504A2" w:rsidP="00D50D50">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B</w:t>
      </w:r>
      <w:r w:rsidRPr="00B31188">
        <w:rPr>
          <w:rFonts w:ascii="Palatino Linotype" w:hAnsi="Palatino Linotype"/>
          <w:bCs/>
          <w:sz w:val="28"/>
          <w:szCs w:val="28"/>
        </w:rPr>
        <w:t xml:space="preserve">) </w:t>
      </w:r>
      <w:r w:rsidRPr="00B31188">
        <w:rPr>
          <w:rFonts w:ascii="Palatino Linotype" w:hAnsi="Palatino Linotype"/>
          <w:sz w:val="28"/>
          <w:szCs w:val="28"/>
        </w:rPr>
        <w:t>Табиӣ мебошад</w:t>
      </w:r>
      <w:r w:rsidRPr="00B31188">
        <w:rPr>
          <w:rFonts w:ascii="Palatino Linotype" w:hAnsi="Palatino Linotype"/>
          <w:bCs/>
          <w:sz w:val="28"/>
          <w:szCs w:val="28"/>
        </w:rPr>
        <w:t>;</w:t>
      </w:r>
    </w:p>
    <w:p w:rsidR="007504A2" w:rsidRPr="00B31188" w:rsidRDefault="007504A2" w:rsidP="00D50D50">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C</w:t>
      </w:r>
      <w:r w:rsidRPr="00B31188">
        <w:rPr>
          <w:rFonts w:ascii="Palatino Linotype" w:hAnsi="Palatino Linotype"/>
          <w:bCs/>
          <w:sz w:val="28"/>
          <w:szCs w:val="28"/>
        </w:rPr>
        <w:t xml:space="preserve">) </w:t>
      </w:r>
      <w:r w:rsidRPr="00B31188">
        <w:rPr>
          <w:rFonts w:ascii="Palatino Linotype" w:hAnsi="Palatino Linotype"/>
          <w:sz w:val="28"/>
          <w:szCs w:val="28"/>
        </w:rPr>
        <w:t>Илмӣ ва фалсафӣ мебошад</w:t>
      </w:r>
      <w:r w:rsidRPr="00B31188">
        <w:rPr>
          <w:rFonts w:ascii="Palatino Linotype" w:hAnsi="Palatino Linotype"/>
          <w:bCs/>
          <w:sz w:val="28"/>
          <w:szCs w:val="28"/>
        </w:rPr>
        <w:t>;</w:t>
      </w:r>
    </w:p>
    <w:p w:rsidR="007504A2" w:rsidRPr="00B31188" w:rsidRDefault="007504A2" w:rsidP="00D50D50">
      <w:pPr>
        <w:spacing w:after="0" w:line="240" w:lineRule="auto"/>
        <w:jc w:val="both"/>
        <w:rPr>
          <w:rFonts w:ascii="Palatino Linotype" w:hAnsi="Palatino Linotype"/>
          <w:bCs/>
          <w:sz w:val="28"/>
          <w:szCs w:val="28"/>
        </w:rPr>
      </w:pPr>
      <w:r w:rsidRPr="00B31188">
        <w:rPr>
          <w:rFonts w:ascii="Palatino Linotype" w:hAnsi="Palatino Linotype"/>
          <w:bCs/>
          <w:sz w:val="28"/>
          <w:szCs w:val="28"/>
        </w:rPr>
        <w:t xml:space="preserve">$D) </w:t>
      </w:r>
      <w:r w:rsidRPr="00B31188">
        <w:rPr>
          <w:rFonts w:ascii="Palatino Linotype" w:hAnsi="Palatino Linotype"/>
          <w:sz w:val="28"/>
          <w:szCs w:val="28"/>
        </w:rPr>
        <w:t>Сиёсӣ мебошад</w:t>
      </w:r>
      <w:r w:rsidRPr="00B31188">
        <w:rPr>
          <w:rFonts w:ascii="Palatino Linotype" w:hAnsi="Palatino Linotype"/>
          <w:bCs/>
          <w:sz w:val="28"/>
          <w:szCs w:val="28"/>
        </w:rPr>
        <w:t>;</w:t>
      </w:r>
    </w:p>
    <w:p w:rsidR="007504A2" w:rsidRPr="00B31188" w:rsidRDefault="007504A2" w:rsidP="005C4721">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E</w:t>
      </w:r>
      <w:r w:rsidRPr="00B31188">
        <w:rPr>
          <w:rFonts w:ascii="Palatino Linotype" w:hAnsi="Palatino Linotype"/>
          <w:bCs/>
          <w:sz w:val="28"/>
          <w:szCs w:val="28"/>
        </w:rPr>
        <w:t xml:space="preserve">) </w:t>
      </w:r>
      <w:r w:rsidRPr="00B31188">
        <w:rPr>
          <w:rFonts w:ascii="Palatino Linotype" w:hAnsi="Palatino Linotype"/>
          <w:sz w:val="28"/>
          <w:szCs w:val="28"/>
        </w:rPr>
        <w:t>Ин низоми шартномавӣ мебошад;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@111.</w:t>
      </w:r>
    </w:p>
    <w:p w:rsidR="007504A2" w:rsidRPr="00B31188" w:rsidRDefault="007504A2" w:rsidP="00D50D50">
      <w:pPr>
        <w:spacing w:after="0" w:line="240" w:lineRule="auto"/>
        <w:jc w:val="both"/>
        <w:rPr>
          <w:rFonts w:ascii="Palatino Linotype" w:hAnsi="Palatino Linotype"/>
          <w:sz w:val="28"/>
          <w:szCs w:val="28"/>
          <w:lang w:val="tg-Cyrl-TJ"/>
        </w:rPr>
      </w:pPr>
      <w:r w:rsidRPr="00B31188">
        <w:rPr>
          <w:rFonts w:ascii="Palatino Linotype" w:hAnsi="Palatino Linotype"/>
          <w:sz w:val="28"/>
          <w:szCs w:val="28"/>
        </w:rPr>
        <w:t xml:space="preserve">Нахустин шуда, </w:t>
      </w:r>
      <w:r w:rsidRPr="00B31188">
        <w:rPr>
          <w:rFonts w:ascii="Palatino Linotype" w:hAnsi="Palatino Linotype"/>
          <w:sz w:val="28"/>
          <w:szCs w:val="28"/>
          <w:lang w:val="tg-Cyrl-TJ"/>
        </w:rPr>
        <w:t xml:space="preserve">кадом мутафаккир </w:t>
      </w:r>
      <w:r w:rsidRPr="00B31188">
        <w:rPr>
          <w:rFonts w:ascii="Palatino Linotype" w:hAnsi="Palatino Linotype"/>
          <w:sz w:val="28"/>
          <w:szCs w:val="28"/>
        </w:rPr>
        <w:t xml:space="preserve">мафҳуми </w:t>
      </w:r>
      <w:r w:rsidRPr="00B31188">
        <w:rPr>
          <w:rFonts w:ascii="Palatino Linotype" w:hAnsi="Palatino Linotype"/>
          <w:iCs/>
          <w:sz w:val="28"/>
          <w:szCs w:val="28"/>
        </w:rPr>
        <w:t xml:space="preserve">«давлати иҷтимоӣ» - ро </w:t>
      </w:r>
      <w:r w:rsidRPr="00B31188">
        <w:rPr>
          <w:rFonts w:ascii="Palatino Linotype" w:hAnsi="Palatino Linotype"/>
          <w:sz w:val="28"/>
          <w:szCs w:val="28"/>
        </w:rPr>
        <w:t>истифода бурд</w:t>
      </w:r>
      <w:r w:rsidRPr="00B31188">
        <w:rPr>
          <w:rFonts w:ascii="Palatino Linotype" w:hAnsi="Palatino Linotype"/>
          <w:sz w:val="28"/>
          <w:szCs w:val="28"/>
          <w:lang w:val="tg-Cyrl-TJ"/>
        </w:rPr>
        <w:t>?</w:t>
      </w:r>
    </w:p>
    <w:p w:rsidR="007504A2" w:rsidRPr="00B31188" w:rsidRDefault="007504A2" w:rsidP="00D50D50">
      <w:pPr>
        <w:spacing w:after="0" w:line="240" w:lineRule="auto"/>
        <w:jc w:val="both"/>
        <w:rPr>
          <w:rFonts w:ascii="Palatino Linotype" w:hAnsi="Palatino Linotype"/>
          <w:bCs/>
          <w:sz w:val="28"/>
          <w:szCs w:val="28"/>
          <w:lang w:val="tg-Cyrl-TJ"/>
        </w:rPr>
      </w:pPr>
      <w:r w:rsidRPr="00B31188">
        <w:rPr>
          <w:rFonts w:ascii="Palatino Linotype" w:hAnsi="Palatino Linotype"/>
          <w:bCs/>
          <w:sz w:val="28"/>
          <w:szCs w:val="28"/>
          <w:lang w:val="tg-Cyrl-TJ"/>
        </w:rPr>
        <w:t xml:space="preserve">$A) </w:t>
      </w:r>
      <w:r w:rsidRPr="00B31188">
        <w:rPr>
          <w:rFonts w:ascii="Palatino Linotype" w:hAnsi="Palatino Linotype"/>
          <w:sz w:val="28"/>
          <w:szCs w:val="28"/>
          <w:lang w:val="tg-Cyrl-TJ"/>
        </w:rPr>
        <w:t>Лоренс фон Штейн</w:t>
      </w:r>
      <w:r w:rsidRPr="00B31188">
        <w:rPr>
          <w:rFonts w:ascii="Palatino Linotype" w:hAnsi="Palatino Linotype"/>
          <w:bCs/>
          <w:sz w:val="28"/>
          <w:szCs w:val="28"/>
          <w:lang w:val="tg-Cyrl-TJ"/>
        </w:rPr>
        <w:t>;</w:t>
      </w:r>
    </w:p>
    <w:p w:rsidR="007504A2" w:rsidRPr="00B31188" w:rsidRDefault="007504A2" w:rsidP="00D50D50">
      <w:pPr>
        <w:spacing w:after="0" w:line="240" w:lineRule="auto"/>
        <w:jc w:val="both"/>
        <w:rPr>
          <w:rFonts w:ascii="Palatino Linotype" w:hAnsi="Palatino Linotype"/>
          <w:bCs/>
          <w:sz w:val="28"/>
          <w:szCs w:val="28"/>
          <w:lang w:val="tg-Cyrl-TJ"/>
        </w:rPr>
      </w:pPr>
      <w:r w:rsidRPr="00B31188">
        <w:rPr>
          <w:rFonts w:ascii="Palatino Linotype" w:hAnsi="Palatino Linotype"/>
          <w:bCs/>
          <w:sz w:val="28"/>
          <w:szCs w:val="28"/>
          <w:lang w:val="tg-Cyrl-TJ"/>
        </w:rPr>
        <w:t xml:space="preserve">$B) </w:t>
      </w:r>
      <w:r w:rsidRPr="00B31188">
        <w:rPr>
          <w:rFonts w:ascii="Palatino Linotype" w:hAnsi="Palatino Linotype"/>
          <w:sz w:val="28"/>
          <w:szCs w:val="28"/>
          <w:lang w:val="tg-Cyrl-TJ"/>
        </w:rPr>
        <w:t>Лоренс дон Хот</w:t>
      </w:r>
      <w:r w:rsidRPr="00B31188">
        <w:rPr>
          <w:rFonts w:ascii="Palatino Linotype" w:hAnsi="Palatino Linotype"/>
          <w:bCs/>
          <w:sz w:val="28"/>
          <w:szCs w:val="28"/>
          <w:lang w:val="tg-Cyrl-TJ"/>
        </w:rPr>
        <w:t>;</w:t>
      </w:r>
    </w:p>
    <w:p w:rsidR="007504A2" w:rsidRPr="00B31188" w:rsidRDefault="007504A2" w:rsidP="00D50D50">
      <w:pPr>
        <w:spacing w:after="0" w:line="240" w:lineRule="auto"/>
        <w:jc w:val="both"/>
        <w:rPr>
          <w:rFonts w:ascii="Palatino Linotype" w:hAnsi="Palatino Linotype"/>
          <w:bCs/>
          <w:sz w:val="28"/>
          <w:szCs w:val="28"/>
          <w:lang w:val="tg-Cyrl-TJ"/>
        </w:rPr>
      </w:pPr>
      <w:r w:rsidRPr="00B31188">
        <w:rPr>
          <w:rFonts w:ascii="Palatino Linotype" w:hAnsi="Palatino Linotype"/>
          <w:bCs/>
          <w:sz w:val="28"/>
          <w:szCs w:val="28"/>
          <w:lang w:val="tg-Cyrl-TJ"/>
        </w:rPr>
        <w:t xml:space="preserve">$C) </w:t>
      </w:r>
      <w:r w:rsidRPr="00B31188">
        <w:rPr>
          <w:rFonts w:ascii="Palatino Linotype" w:hAnsi="Palatino Linotype"/>
          <w:sz w:val="28"/>
          <w:szCs w:val="28"/>
          <w:lang w:val="tg-Cyrl-TJ"/>
        </w:rPr>
        <w:t>К. Маркс</w:t>
      </w:r>
      <w:r w:rsidRPr="00B31188">
        <w:rPr>
          <w:rFonts w:ascii="Palatino Linotype" w:hAnsi="Palatino Linotype"/>
          <w:bCs/>
          <w:sz w:val="28"/>
          <w:szCs w:val="28"/>
          <w:lang w:val="tg-Cyrl-TJ"/>
        </w:rPr>
        <w:t>;</w:t>
      </w:r>
    </w:p>
    <w:p w:rsidR="007504A2" w:rsidRPr="00B31188" w:rsidRDefault="007504A2" w:rsidP="00D50D50">
      <w:pPr>
        <w:spacing w:after="0" w:line="240" w:lineRule="auto"/>
        <w:jc w:val="both"/>
        <w:rPr>
          <w:rFonts w:ascii="Palatino Linotype" w:hAnsi="Palatino Linotype"/>
          <w:bCs/>
          <w:sz w:val="28"/>
          <w:szCs w:val="28"/>
          <w:lang w:val="tg-Cyrl-TJ"/>
        </w:rPr>
      </w:pPr>
      <w:r w:rsidRPr="00B31188">
        <w:rPr>
          <w:rFonts w:ascii="Palatino Linotype" w:hAnsi="Palatino Linotype"/>
          <w:bCs/>
          <w:sz w:val="28"/>
          <w:szCs w:val="28"/>
          <w:lang w:val="tg-Cyrl-TJ"/>
        </w:rPr>
        <w:t xml:space="preserve">$D) </w:t>
      </w:r>
      <w:r w:rsidRPr="00B31188">
        <w:rPr>
          <w:rFonts w:ascii="Palatino Linotype" w:hAnsi="Palatino Linotype"/>
          <w:sz w:val="28"/>
          <w:szCs w:val="28"/>
          <w:lang w:val="tg-Cyrl-TJ"/>
        </w:rPr>
        <w:t>Афлотун</w:t>
      </w:r>
      <w:r w:rsidRPr="00B31188">
        <w:rPr>
          <w:rFonts w:ascii="Palatino Linotype" w:hAnsi="Palatino Linotype"/>
          <w:bCs/>
          <w:sz w:val="28"/>
          <w:szCs w:val="28"/>
          <w:lang w:val="tg-Cyrl-TJ"/>
        </w:rPr>
        <w:t>;</w:t>
      </w:r>
    </w:p>
    <w:p w:rsidR="007504A2" w:rsidRPr="00B31188" w:rsidRDefault="007504A2" w:rsidP="005C4721">
      <w:pPr>
        <w:spacing w:after="0" w:line="240" w:lineRule="auto"/>
        <w:jc w:val="both"/>
        <w:rPr>
          <w:rFonts w:ascii="Palatino Linotype" w:hAnsi="Palatino Linotype"/>
          <w:bCs/>
          <w:sz w:val="28"/>
          <w:szCs w:val="28"/>
          <w:lang w:val="tg-Cyrl-TJ"/>
        </w:rPr>
      </w:pPr>
      <w:r w:rsidRPr="00B31188">
        <w:rPr>
          <w:rFonts w:ascii="Palatino Linotype" w:hAnsi="Palatino Linotype"/>
          <w:bCs/>
          <w:sz w:val="28"/>
          <w:szCs w:val="28"/>
          <w:lang w:val="tg-Cyrl-TJ"/>
        </w:rPr>
        <w:t xml:space="preserve">$E) </w:t>
      </w:r>
      <w:r w:rsidRPr="00B31188">
        <w:rPr>
          <w:rFonts w:ascii="Palatino Linotype" w:hAnsi="Palatino Linotype"/>
          <w:sz w:val="28"/>
          <w:szCs w:val="28"/>
          <w:lang w:val="tg-Cyrl-TJ"/>
        </w:rPr>
        <w:t>Люис фон Ванштайнер</w:t>
      </w:r>
      <w:r w:rsidRPr="00B31188">
        <w:rPr>
          <w:rFonts w:ascii="Palatino Linotype" w:hAnsi="Palatino Linotype"/>
          <w:bCs/>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«Осор-ул-боқия» ба қалами кадом мутафаккир тааллуқ дорад?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Абӯрайҳони Берунӣ;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Султон Маҳмуди Ғазнавӣ;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Аҳмади Дониш;</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Закариёи Розӣ;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Халдун дар Миср мудариси кадом мадрасаҳо буд?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«Ал-Камҳия», «Ал Музтазхирия» ва «Ахлоқя»;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«Таҳофут-ул-фалосифа», «Эҳё-ул-улум аддин» ва «Ахлоқ»;</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намедонам;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"Ал Музтазхири", "Ал Иктисод" ва "Донишнамо";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"Ал-Азҳар", "Ал-Камҳия" ва "Аз-Зоҳирия";</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@114.</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Халдун дар замони кадом султон вазири молия буд?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Темури Ланг;</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Султон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афсидиён;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Амир Олимхон;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Султон Маҳмуди Ғазнавӣ;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Темурчин;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Ба фикри Форобӣ рафти ҷамъият, беҳбудии ҷамъмят аз кӣ вобаста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кабағалон, бечорогон, шахсони нодон;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бозингарон, ҳофизон, нақошон;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авбошон, фиребгарон, ғоратгарон;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аз шахсони бузург, подшохон, хокимон;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ҳама намуди фаъолияти одамон;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Туфайлро бо кадом ном дар Ғарб мешинохтанд?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адар;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Усмон;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Абӯбакр;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Абубасир;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@117.</w:t>
      </w:r>
    </w:p>
    <w:p w:rsidR="007504A2" w:rsidRPr="00B31188" w:rsidRDefault="007504A2" w:rsidP="00190B0A">
      <w:pPr>
        <w:tabs>
          <w:tab w:val="num" w:pos="720"/>
        </w:tabs>
        <w:spacing w:after="0" w:line="240" w:lineRule="auto"/>
        <w:jc w:val="both"/>
        <w:rPr>
          <w:rFonts w:ascii="Palatino Linotype" w:hAnsi="Palatino Linotype"/>
          <w:iCs/>
          <w:sz w:val="28"/>
          <w:szCs w:val="28"/>
        </w:rPr>
      </w:pPr>
      <w:r w:rsidRPr="00B31188">
        <w:rPr>
          <w:rFonts w:ascii="Palatino Linotype" w:hAnsi="Palatino Linotype"/>
          <w:iCs/>
          <w:sz w:val="28"/>
          <w:szCs w:val="28"/>
        </w:rPr>
        <w:t>Афкори иҷтимоӣ аз нигоҳи Афлотун?</w:t>
      </w:r>
    </w:p>
    <w:p w:rsidR="007504A2" w:rsidRPr="00B31188" w:rsidRDefault="007504A2" w:rsidP="00190B0A">
      <w:pPr>
        <w:tabs>
          <w:tab w:val="left" w:pos="1080"/>
          <w:tab w:val="left" w:pos="1260"/>
        </w:tabs>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A</w:t>
      </w:r>
      <w:r w:rsidRPr="00B31188">
        <w:rPr>
          <w:rFonts w:ascii="Palatino Linotype" w:hAnsi="Palatino Linotype"/>
          <w:bCs/>
          <w:sz w:val="28"/>
          <w:szCs w:val="28"/>
        </w:rPr>
        <w:t xml:space="preserve">) </w:t>
      </w:r>
      <w:r w:rsidRPr="00B31188">
        <w:rPr>
          <w:rFonts w:ascii="Palatino Linotype" w:hAnsi="Palatino Linotype"/>
          <w:bCs/>
          <w:iCs/>
          <w:sz w:val="28"/>
          <w:szCs w:val="28"/>
        </w:rPr>
        <w:t>Афкори шаҳрвандон</w:t>
      </w:r>
      <w:r w:rsidRPr="00B31188">
        <w:rPr>
          <w:rFonts w:ascii="Palatino Linotype" w:hAnsi="Palatino Linotype"/>
          <w:bCs/>
          <w:sz w:val="28"/>
          <w:szCs w:val="28"/>
        </w:rPr>
        <w:t>;</w:t>
      </w:r>
    </w:p>
    <w:p w:rsidR="007504A2" w:rsidRPr="00B31188" w:rsidRDefault="007504A2" w:rsidP="00190B0A">
      <w:pPr>
        <w:tabs>
          <w:tab w:val="left" w:pos="1080"/>
          <w:tab w:val="left" w:pos="1260"/>
        </w:tabs>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B</w:t>
      </w:r>
      <w:r w:rsidRPr="00B31188">
        <w:rPr>
          <w:rFonts w:ascii="Palatino Linotype" w:hAnsi="Palatino Linotype"/>
          <w:bCs/>
          <w:sz w:val="28"/>
          <w:szCs w:val="28"/>
        </w:rPr>
        <w:t xml:space="preserve">) </w:t>
      </w:r>
      <w:r w:rsidRPr="00B31188">
        <w:rPr>
          <w:rFonts w:ascii="Palatino Linotype" w:hAnsi="Palatino Linotype"/>
          <w:bCs/>
          <w:iCs/>
          <w:sz w:val="28"/>
          <w:szCs w:val="28"/>
        </w:rPr>
        <w:t>Афкори аристократҳо</w:t>
      </w:r>
      <w:r w:rsidRPr="00B31188">
        <w:rPr>
          <w:rFonts w:ascii="Palatino Linotype" w:hAnsi="Palatino Linotype"/>
          <w:bCs/>
          <w:sz w:val="28"/>
          <w:szCs w:val="28"/>
        </w:rPr>
        <w:t>;</w:t>
      </w:r>
    </w:p>
    <w:p w:rsidR="007504A2" w:rsidRPr="00B31188" w:rsidRDefault="007504A2" w:rsidP="00190B0A">
      <w:pPr>
        <w:tabs>
          <w:tab w:val="left" w:pos="1080"/>
          <w:tab w:val="left" w:pos="1260"/>
        </w:tabs>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C</w:t>
      </w:r>
      <w:r w:rsidRPr="00B31188">
        <w:rPr>
          <w:rFonts w:ascii="Palatino Linotype" w:hAnsi="Palatino Linotype"/>
          <w:bCs/>
          <w:sz w:val="28"/>
          <w:szCs w:val="28"/>
        </w:rPr>
        <w:t xml:space="preserve">) </w:t>
      </w:r>
      <w:r w:rsidRPr="00B31188">
        <w:rPr>
          <w:rFonts w:ascii="Palatino Linotype" w:hAnsi="Palatino Linotype"/>
          <w:bCs/>
          <w:iCs/>
          <w:sz w:val="28"/>
          <w:szCs w:val="28"/>
        </w:rPr>
        <w:t>Афкори мутафаккирон</w:t>
      </w:r>
      <w:r w:rsidRPr="00B31188">
        <w:rPr>
          <w:rFonts w:ascii="Palatino Linotype" w:hAnsi="Palatino Linotype"/>
          <w:bCs/>
          <w:sz w:val="28"/>
          <w:szCs w:val="28"/>
        </w:rPr>
        <w:t>;</w:t>
      </w:r>
    </w:p>
    <w:p w:rsidR="007504A2" w:rsidRPr="00B31188" w:rsidRDefault="007504A2" w:rsidP="00190B0A">
      <w:pPr>
        <w:tabs>
          <w:tab w:val="left" w:pos="1080"/>
          <w:tab w:val="left" w:pos="1260"/>
        </w:tabs>
        <w:spacing w:after="0" w:line="240" w:lineRule="auto"/>
        <w:jc w:val="both"/>
        <w:rPr>
          <w:rFonts w:ascii="Palatino Linotype" w:hAnsi="Palatino Linotype"/>
          <w:bCs/>
          <w:sz w:val="28"/>
          <w:szCs w:val="28"/>
        </w:rPr>
      </w:pPr>
      <w:r w:rsidRPr="00B31188">
        <w:rPr>
          <w:rFonts w:ascii="Palatino Linotype" w:hAnsi="Palatino Linotype"/>
          <w:bCs/>
          <w:sz w:val="28"/>
          <w:szCs w:val="28"/>
        </w:rPr>
        <w:t xml:space="preserve">$D) </w:t>
      </w:r>
      <w:r w:rsidRPr="00B31188">
        <w:rPr>
          <w:rFonts w:ascii="Palatino Linotype" w:hAnsi="Palatino Linotype"/>
          <w:bCs/>
          <w:iCs/>
          <w:sz w:val="28"/>
          <w:szCs w:val="28"/>
        </w:rPr>
        <w:t>Афкори омма</w:t>
      </w:r>
      <w:r w:rsidRPr="00B31188">
        <w:rPr>
          <w:rFonts w:ascii="Palatino Linotype" w:hAnsi="Palatino Linotype"/>
          <w:bCs/>
          <w:sz w:val="28"/>
          <w:szCs w:val="28"/>
        </w:rPr>
        <w:t>;</w:t>
      </w:r>
    </w:p>
    <w:p w:rsidR="007504A2" w:rsidRPr="00B31188" w:rsidRDefault="007504A2" w:rsidP="00190B0A">
      <w:pPr>
        <w:tabs>
          <w:tab w:val="left" w:pos="1080"/>
          <w:tab w:val="left" w:pos="1260"/>
        </w:tabs>
        <w:spacing w:after="0" w:line="240" w:lineRule="auto"/>
        <w:jc w:val="both"/>
        <w:rPr>
          <w:rFonts w:ascii="Palatino Linotype" w:hAnsi="Palatino Linotype"/>
          <w:bCs/>
          <w:i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E</w:t>
      </w:r>
      <w:r w:rsidRPr="00B31188">
        <w:rPr>
          <w:rFonts w:ascii="Palatino Linotype" w:hAnsi="Palatino Linotype"/>
          <w:bCs/>
          <w:sz w:val="28"/>
          <w:szCs w:val="28"/>
        </w:rPr>
        <w:t xml:space="preserve">) </w:t>
      </w:r>
      <w:r w:rsidRPr="00B31188">
        <w:rPr>
          <w:rFonts w:ascii="Palatino Linotype" w:hAnsi="Palatino Linotype"/>
          <w:bCs/>
          <w:iCs/>
          <w:sz w:val="28"/>
          <w:szCs w:val="28"/>
        </w:rPr>
        <w:t>Афкори коргарон</w:t>
      </w:r>
      <w:r w:rsidRPr="00B31188">
        <w:rPr>
          <w:rFonts w:ascii="Palatino Linotype" w:hAnsi="Palatino Linotype"/>
          <w:bCs/>
          <w:sz w:val="28"/>
          <w:szCs w:val="28"/>
        </w:rPr>
        <w:t>;</w:t>
      </w:r>
    </w:p>
    <w:p w:rsidR="007504A2" w:rsidRPr="00B31188" w:rsidRDefault="007504A2" w:rsidP="00190B0A">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@118.</w:t>
      </w:r>
    </w:p>
    <w:p w:rsidR="007504A2" w:rsidRPr="00B31188" w:rsidRDefault="007504A2" w:rsidP="00190B0A">
      <w:pPr>
        <w:spacing w:after="0" w:line="240" w:lineRule="auto"/>
        <w:jc w:val="both"/>
        <w:rPr>
          <w:rFonts w:ascii="Palatino Linotype" w:hAnsi="Palatino Linotype"/>
          <w:bCs/>
          <w:sz w:val="28"/>
          <w:szCs w:val="28"/>
        </w:rPr>
      </w:pPr>
      <w:r w:rsidRPr="00B31188">
        <w:rPr>
          <w:rFonts w:ascii="Palatino Linotype" w:hAnsi="Palatino Linotype"/>
          <w:sz w:val="28"/>
          <w:szCs w:val="28"/>
        </w:rPr>
        <w:t>Этносентризм чист</w:t>
      </w:r>
      <w:r w:rsidRPr="00B31188">
        <w:rPr>
          <w:rFonts w:ascii="Palatino Linotype" w:hAnsi="Palatino Linotype"/>
          <w:bCs/>
          <w:sz w:val="28"/>
          <w:szCs w:val="28"/>
        </w:rPr>
        <w:t>?</w:t>
      </w:r>
    </w:p>
    <w:p w:rsidR="007504A2" w:rsidRPr="00B31188" w:rsidRDefault="007504A2" w:rsidP="005C4721">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A</w:t>
      </w:r>
      <w:r w:rsidRPr="00B31188">
        <w:rPr>
          <w:rFonts w:ascii="Palatino Linotype" w:hAnsi="Palatino Linotype"/>
          <w:bCs/>
          <w:sz w:val="28"/>
          <w:szCs w:val="28"/>
        </w:rPr>
        <w:t>) Нуқтаи назари гурӯҳи муайян, ки ин гурӯҳ маданияти худро аз беҳтаринҳо шумурда, маданияти дигар гурӯҳҳои иҷтимоиро нодида мегирад;</w:t>
      </w:r>
    </w:p>
    <w:p w:rsidR="007504A2" w:rsidRPr="00B31188" w:rsidRDefault="007504A2" w:rsidP="005C4721">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B</w:t>
      </w:r>
      <w:r w:rsidRPr="00B31188">
        <w:rPr>
          <w:rFonts w:ascii="Palatino Linotype" w:hAnsi="Palatino Linotype"/>
          <w:bCs/>
          <w:sz w:val="28"/>
          <w:szCs w:val="28"/>
        </w:rPr>
        <w:t>) Маданияти дигар гурӯҳҳои иҷтимоир нодида мегирад;</w:t>
      </w:r>
    </w:p>
    <w:p w:rsidR="007504A2" w:rsidRPr="00B31188" w:rsidRDefault="007504A2" w:rsidP="005C4721">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C</w:t>
      </w:r>
      <w:r w:rsidRPr="00B31188">
        <w:rPr>
          <w:rFonts w:ascii="Palatino Linotype" w:hAnsi="Palatino Linotype"/>
          <w:bCs/>
          <w:sz w:val="28"/>
          <w:szCs w:val="28"/>
        </w:rPr>
        <w:t>) Нуқтаи назари гурӯҳи муайян, ки ин гурӯҳ маданияти худро аз бадтаринҳо шумурда, маданияти дигар гурӯҳҳои иҷтимоиро баланд мебардоранд;</w:t>
      </w:r>
    </w:p>
    <w:p w:rsidR="007504A2" w:rsidRPr="00B31188" w:rsidRDefault="007504A2" w:rsidP="005C4721">
      <w:pPr>
        <w:spacing w:after="0" w:line="240" w:lineRule="auto"/>
        <w:jc w:val="both"/>
        <w:rPr>
          <w:rFonts w:ascii="Palatino Linotype" w:hAnsi="Palatino Linotype"/>
          <w:bCs/>
          <w:sz w:val="28"/>
          <w:szCs w:val="28"/>
        </w:rPr>
      </w:pPr>
      <w:r w:rsidRPr="00B31188">
        <w:rPr>
          <w:rFonts w:ascii="Palatino Linotype" w:hAnsi="Palatino Linotype"/>
          <w:bCs/>
          <w:sz w:val="28"/>
          <w:szCs w:val="28"/>
        </w:rPr>
        <w:t>$D) Маданияти гурӯҳиро тарғиб менамояд;</w:t>
      </w:r>
    </w:p>
    <w:p w:rsidR="007504A2" w:rsidRPr="00B31188" w:rsidRDefault="007504A2" w:rsidP="005C4721">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E</w:t>
      </w:r>
      <w:r w:rsidRPr="00B31188">
        <w:rPr>
          <w:rFonts w:ascii="Palatino Linotype" w:hAnsi="Palatino Linotype"/>
          <w:bCs/>
          <w:sz w:val="28"/>
          <w:szCs w:val="28"/>
        </w:rPr>
        <w:t>) Ба зидди дигар маданиятҳо мебарояд;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@119.</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Ба эҷёдиёти Низоми Ганҷавӣ олимону мутафаккирони Шарқ ва Ғарб чигуна баҳо додаанд?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аҳои паст;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аҳои наонқадар паст;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аҳои миёав;</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аҳои наонқадар балонд;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аҳои баланд;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rPr>
        <w:t>«Китоб-ул-ҷамоҳир-фи-маърифати-ҷамоҳир» ба қалами кадом мутафаккир тааллуқ дорад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A</w:t>
      </w:r>
      <w:r w:rsidRPr="00B31188">
        <w:rPr>
          <w:rFonts w:ascii="Palatino Linotype" w:hAnsi="Palatino Linotype"/>
          <w:bCs/>
          <w:color w:val="000000"/>
          <w:sz w:val="28"/>
          <w:szCs w:val="28"/>
        </w:rPr>
        <w:t xml:space="preserve">) </w:t>
      </w:r>
      <w:r w:rsidRPr="00B31188">
        <w:rPr>
          <w:rFonts w:ascii="Palatino Linotype" w:hAnsi="Palatino Linotype"/>
          <w:sz w:val="28"/>
          <w:szCs w:val="28"/>
        </w:rPr>
        <w:t>Абӯрайҳони Берунӣ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B</w:t>
      </w:r>
      <w:r w:rsidRPr="00B31188">
        <w:rPr>
          <w:rFonts w:ascii="Palatino Linotype" w:hAnsi="Palatino Linotype"/>
          <w:bCs/>
          <w:color w:val="000000"/>
          <w:sz w:val="28"/>
          <w:szCs w:val="28"/>
        </w:rPr>
        <w:t>) М. Ғаззолӣ;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C</w:t>
      </w:r>
      <w:r w:rsidRPr="00B31188">
        <w:rPr>
          <w:rFonts w:ascii="Palatino Linotype" w:hAnsi="Palatino Linotype"/>
          <w:bCs/>
          <w:color w:val="000000"/>
          <w:sz w:val="28"/>
          <w:szCs w:val="28"/>
        </w:rPr>
        <w:t>) Насириддини Тӯсӣ;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D</w:t>
      </w:r>
      <w:r w:rsidRPr="00B31188">
        <w:rPr>
          <w:rFonts w:ascii="Palatino Linotype" w:hAnsi="Palatino Linotype"/>
          <w:bCs/>
          <w:color w:val="000000"/>
          <w:sz w:val="28"/>
          <w:szCs w:val="28"/>
        </w:rPr>
        <w:t>) Боязиди Бастомӣ;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E</w:t>
      </w:r>
      <w:r w:rsidRPr="00B31188">
        <w:rPr>
          <w:rFonts w:ascii="Palatino Linotype" w:hAnsi="Palatino Linotype"/>
          <w:bCs/>
          <w:color w:val="000000"/>
          <w:sz w:val="28"/>
          <w:szCs w:val="28"/>
        </w:rPr>
        <w:t>) Хоҷа Аҳрори Валӣ;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 Ғаззолӣ баъди гирифтани маълумоти ибтидои, илмашро дар куҷо давом додаст?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A</w:t>
      </w:r>
      <w:r w:rsidRPr="00B31188">
        <w:rPr>
          <w:rFonts w:ascii="Palatino Linotype" w:hAnsi="Palatino Linotype"/>
          <w:bCs/>
          <w:color w:val="000000"/>
          <w:sz w:val="28"/>
          <w:szCs w:val="28"/>
        </w:rPr>
        <w:t>) Тӯс;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B</w:t>
      </w:r>
      <w:r w:rsidRPr="00B31188">
        <w:rPr>
          <w:rFonts w:ascii="Palatino Linotype" w:hAnsi="Palatino Linotype"/>
          <w:bCs/>
          <w:color w:val="000000"/>
          <w:sz w:val="28"/>
          <w:szCs w:val="28"/>
        </w:rPr>
        <w:t>) Ҷурҷом;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C</w:t>
      </w:r>
      <w:r w:rsidRPr="00B31188">
        <w:rPr>
          <w:rFonts w:ascii="Palatino Linotype" w:hAnsi="Palatino Linotype"/>
          <w:bCs/>
          <w:color w:val="000000"/>
          <w:sz w:val="28"/>
          <w:szCs w:val="28"/>
        </w:rPr>
        <w:t>) Сарагоса;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D</w:t>
      </w:r>
      <w:r w:rsidRPr="00B31188">
        <w:rPr>
          <w:rFonts w:ascii="Palatino Linotype" w:hAnsi="Palatino Linotype"/>
          <w:bCs/>
          <w:color w:val="000000"/>
          <w:sz w:val="28"/>
          <w:szCs w:val="28"/>
        </w:rPr>
        <w:t>) Бухоро;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E</w:t>
      </w:r>
      <w:r w:rsidRPr="00B31188">
        <w:rPr>
          <w:rFonts w:ascii="Palatino Linotype" w:hAnsi="Palatino Linotype"/>
          <w:bCs/>
          <w:color w:val="000000"/>
          <w:sz w:val="28"/>
          <w:szCs w:val="28"/>
        </w:rPr>
        <w:t>) ӯ давом надодааст;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Нишопур Ғаззолӣ дар кадом мадраса такмили илм гирифтааст?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A</w:t>
      </w:r>
      <w:r w:rsidRPr="00B31188">
        <w:rPr>
          <w:rFonts w:ascii="Palatino Linotype" w:hAnsi="Palatino Linotype"/>
          <w:bCs/>
          <w:color w:val="000000"/>
          <w:sz w:val="28"/>
          <w:szCs w:val="28"/>
        </w:rPr>
        <w:t>) Ҷурҷом;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B</w:t>
      </w:r>
      <w:r w:rsidRPr="00B31188">
        <w:rPr>
          <w:rFonts w:ascii="Palatino Linotype" w:hAnsi="Palatino Linotype"/>
          <w:bCs/>
          <w:color w:val="000000"/>
          <w:sz w:val="28"/>
          <w:szCs w:val="28"/>
        </w:rPr>
        <w:t>) Маздакия;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C</w:t>
      </w:r>
      <w:r w:rsidRPr="00B31188">
        <w:rPr>
          <w:rFonts w:ascii="Palatino Linotype" w:hAnsi="Palatino Linotype"/>
          <w:bCs/>
          <w:color w:val="000000"/>
          <w:sz w:val="28"/>
          <w:szCs w:val="28"/>
        </w:rPr>
        <w:t>) Низомия;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Ал-Камҳия;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Аз-Зоҳирия;</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rPr>
        <w:t>«тағиротҳои қиёфа, рангу пӯсти бадан, ахлоқ, хулқу хуй натанҳо ба насаб вобаста аст, балки ба мавзеи зист, обу ҳаво ва ғайра зич алоқаманд мебошад» ин ақидаи кадом мутафаккир мебошад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Абӯрайҳони Берунӣ;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Имоми Аъзам;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Имоми масҷиди Самарқанд;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Ҷелонӣ;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Имом-ал-Ҳараман (Абдумалики Ҷувайнӣ);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@124.</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Аз соли 1095 Муҳаммад Ғаззолӣ бо мақсади такмил додани донишаш ба кадом мамлакатҳои араб сафар кардааст, номбар кунед?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Ҳирот, Теҳрон, Тӯрон;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Тоҷикистон, Афғонистон, Ӯзбекистон, Қирғизистон;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амлакатҳои Арабистон;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Сурия, Фаластин, Макаю Мадина, Ҳичоз;</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 xml:space="preserve">амлакатҳои Эрон ва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индустон;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rPr>
        <w:t>Сабаби пайдоиш ва фаъолияти ҷомеаро Берунӣ чигуна тақсимбандӣ намудааст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rPr>
        <w:t>одамон аз рӯи зарурият, барои бартараф намудани хатар ва таъмини эҳтиёҷоти худ ба ҳам меоянд. одамон дорои қобилияти гуногунанд, як кас наметавонад, ки тамоми қобилиятро дошта ё ҳамаи касбҳоро аз худ карда бошад, аз ин рӯ онҳо ба ҳамдигар эҳтиёҷ доранд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sz w:val="28"/>
          <w:szCs w:val="28"/>
        </w:rPr>
        <w:t>Ҳиссҳои иҷтимоии инсон, тибқи хулосаи таълимоти Берунӣ, дар ниҳояти кор пайдоиши ирсӣ (худовандӣ) доранд, онҳо, яъне одамон дар тафовут аз дигар ҳайвонот дар танҳои вуҷуд дошта ё фаъолияти амалӣ карда наметавонанд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Ҷомеа танҳо дар натиҷаи парокандашавии одамон бавуҷуд меояд;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sz w:val="28"/>
          <w:szCs w:val="28"/>
        </w:rPr>
        <w:t>Дар масълаи шинохту моҳияти ҷамъият Берунӣ чунин мешуморад, ки сабаби пайдоиш ва фаъолияти ҷомеа аз одамон вобастааст;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sz w:val="28"/>
          <w:szCs w:val="28"/>
        </w:rPr>
        <w:t>одамон аз рӯи зарурият ба ҳам меоянд, ки инро ҷомеа меноманд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Асарҳои машҳуртарини М. Ғаззолиро номбар кунед?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«Мақосид ал-фалосифа», «Ал-Мустазҳирӣ», «Ал-Иқтисод фи эътиқод», «Таҳофут-ул-фалосифа», «Эҳё-ул-улум аддин», «Ахлоқ»;</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"Донишнома", "Рисолаи нафс ", "Ал-бир ва ал-исм";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асар нанавиштоаст;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«Ал-Мустазҳирӣ», «Ал-Иқтисод фи эътиқод»;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"Саламон ва Абсол", "Фирузнома",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“Инсон мавҷудоти аз ҳама олӣ мебошад, вай ки шарафи одамро гирифта аст бояд фақат адолату некиро парварад ва бо ҳамин номи некашро дар хотири нас</w:t>
      </w:r>
      <w:r w:rsidRPr="00B31188">
        <w:rPr>
          <w:rFonts w:ascii="Palatino Linotype" w:hAnsi="Palatino Linotype"/>
          <w:sz w:val="28"/>
          <w:szCs w:val="28"/>
          <w:lang w:val="tg-Cyrl-TJ"/>
        </w:rPr>
        <w:softHyphen/>
        <w:t xml:space="preserve">ли оянда боқӣ гузорад” </w:t>
      </w:r>
      <w:r w:rsidRPr="00B31188">
        <w:rPr>
          <w:rFonts w:ascii="Palatino Linotype" w:hAnsi="Palatino Linotype"/>
          <w:bCs/>
          <w:color w:val="000000"/>
          <w:sz w:val="28"/>
          <w:szCs w:val="28"/>
        </w:rPr>
        <w:t>ин андешаро кадоме аз ин файласуфон пешниҳод кардааст?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Арабӣ;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Ибни Туфайл;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Қуқандӣ;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@128.</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lang w:val="tg-Cyrl-TJ"/>
        </w:rPr>
        <w:t>Вазифаҳои фанни “Таълимоти иҷтимоии мутафаккирони Шарқ”-ро номбар кунед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Вазифаи маърифати, ҷаҳонбинӣ,фарҳангӣ, таърихи, тарбиявӣ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Вазифаиҷаҳонбинӣ, сиёсӣ, фарҳангӣ, таърихӣ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Вазифаи тарбиявӣ, иҷтимоӣ, фалсафӣ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Вазифаи тарбиявию ахлоқӣ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Вазифаи сиёсию фарҳангӣ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@129.</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дар куҷо таваллуд шудааст?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Яғноб;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Сарагоса;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Тӯс;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Ховалинг;</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айдаробод;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дар кадом шаҳрҳо вазифаи вазириро ба зимма дошт?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Сарагоса, Фес;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Самарқад, Бухоро;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Суғд, Бохтар;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Истараншан, Кӯлоб;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Дарвоз, Кобул;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асосан ба кадом илми замони худ мароқи зиёд зоҳир намуда буд?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Фалсафаи машоъ;</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Фалсафаи дин;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Фалсафаи рӯҳ;</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Фалсафаи ҳаёт;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Фалсафаи ахлоқ;</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@132.</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ғайр аз фалсафаи ахлоқ боз кадом илми зомонаашро омӯхтааст?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Г</w:t>
      </w:r>
      <w:r w:rsidRPr="00B31188">
        <w:rPr>
          <w:rFonts w:ascii="Palatino Linotype" w:hAnsi="Palatino Linotype"/>
          <w:bCs/>
          <w:color w:val="000000"/>
          <w:sz w:val="28"/>
          <w:szCs w:val="28"/>
        </w:rPr>
        <w:t>ерантология, адаптатсия, одамшиносӣ, урбанизатсия;</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Т</w:t>
      </w:r>
      <w:r w:rsidRPr="00B31188">
        <w:rPr>
          <w:rFonts w:ascii="Palatino Linotype" w:hAnsi="Palatino Linotype"/>
          <w:bCs/>
          <w:color w:val="000000"/>
          <w:sz w:val="28"/>
          <w:szCs w:val="28"/>
        </w:rPr>
        <w:t>иб, ҳандаса, нуҷум, мусиқӣ ва аксарияти қисмҳои фалсафа;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отсиология, сиёсатшиноси, равоншиносӣ ва мантиқ;</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И</w:t>
      </w:r>
      <w:r w:rsidRPr="00B31188">
        <w:rPr>
          <w:rFonts w:ascii="Palatino Linotype" w:hAnsi="Palatino Linotype"/>
          <w:bCs/>
          <w:color w:val="000000"/>
          <w:sz w:val="28"/>
          <w:szCs w:val="28"/>
        </w:rPr>
        <w:t>нформатика, технология, менеҷмент ва маркетинг;</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атиматика, таълими меҳнат, одобнома;</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@133.</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Номи достони машҳури Низомии Ганҷавӣ, ин: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«Исмоилнома»;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«Иброҳимнома»;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«Ҷамшеднома»;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«Донёрнома»;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«Искандарнома»;</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«Искандарнома» Низомии Ганҷавӣ шоҳ Искандарро чигуна тасвир кардааст?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нотарсу тавоно, шердил;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боақлу бохирад;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нотавон, ноӯҳдабурӯ, беақл;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оқилу одил, зираку доно;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золим, ҷангҷӯй, бухл, дорои кабру ғурур;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@135.</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Ибни Боҷа дар «Тадбир ул-мутаваҳҳид» дар хусуси не</w:t>
      </w:r>
      <w:r w:rsidRPr="00B31188">
        <w:rPr>
          <w:rFonts w:ascii="Palatino Linotype" w:hAnsi="Palatino Linotype"/>
          <w:sz w:val="28"/>
          <w:szCs w:val="28"/>
          <w:lang w:val="tg-Cyrl-TJ"/>
        </w:rPr>
        <w:softHyphen/>
        <w:t>кию бадӣ чигуна изҳори андеша намуда буд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lang w:val="tg-Cyrl-TJ"/>
        </w:rPr>
        <w:t>дар некӣ таҷассуми ҳаёт ва дар бадӣ нишони адам</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некӣ кори хайр аст бадӣ кори зищт;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некӣ барои ҷамъият нолозим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бадиро на ҳамакас иҷро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ҷамъияти зебо;</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Шаҳри идеалиашро Низомӣ Ганҷавӣ чигуна тасвир мекард?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окимият ва ситамгорон, бою дарвеш бояд вуҷуд надошта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Ш</w:t>
      </w:r>
      <w:r w:rsidRPr="00B31188">
        <w:rPr>
          <w:rFonts w:ascii="Palatino Linotype" w:hAnsi="Palatino Linotype"/>
          <w:bCs/>
          <w:color w:val="000000"/>
          <w:sz w:val="28"/>
          <w:szCs w:val="28"/>
        </w:rPr>
        <w:t>аҳр бояд зебову тоза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ҳамаи сокинони шаҳр баробару аъзои комилҳуқуқи ҷамъиятанд ва дарназди қонун баробар бошанд;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окимият ва ситамгорон, бою камбағал вуҷуд надошта, ҳамаи сокинони шаҳр баробару аъзои комилҳуқуқи ҷамъиятанд;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ар шаҳр бояд бою камбағал вуҷуд надошта бошад;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Аҳмади Дониш дар кадом асари худ сохти хонадони амирони Манғитиро сахт мазаммат кардааст?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lang w:val="tg-Cyrl-TJ"/>
        </w:rPr>
        <w:t>"Таърихи хонадони Амирони манғитӣ"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sz w:val="28"/>
          <w:szCs w:val="28"/>
          <w:lang w:val="tg-Cyrl-TJ"/>
        </w:rPr>
        <w:t>"Манозир-ул-кавокиб"</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sz w:val="28"/>
          <w:szCs w:val="28"/>
          <w:lang w:val="tg-Cyrl-TJ"/>
        </w:rPr>
        <w:t>"Меъёр-ут-тадайюн"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sz w:val="28"/>
          <w:szCs w:val="28"/>
          <w:lang w:val="tg-Cyrl-TJ"/>
        </w:rPr>
        <w:t>"Наводир-ул-вақоеъ"</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sz w:val="28"/>
          <w:szCs w:val="28"/>
          <w:lang w:val="tg-Cyrl-TJ"/>
        </w:rPr>
        <w:t>"Рисола фӣ аъмоли-л-кура"</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@138.</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lang w:val="tg-Cyrl-TJ"/>
        </w:rPr>
        <w:t>Ин ақидаи кадом мутафаккир аст "авлоди одам ба он чи ки дар дасти худ доштаанд, қаноат накарда, ба тасаллут ва ғалаба бар замини якдигар тадохул намуданд ва ба ғасбу зӯр мулк аз ҳамдигар бистониданд"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Аҳмади Дониш</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Амирхусравӣ Деҳлавӣ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Алишер Навоӣ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Саъдии Шерозӣ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Мирсаидалии Ҳамадонӣ</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@139.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«Сиёсатнома» - ро дар асри XI к</w:t>
      </w:r>
      <w:r w:rsidRPr="00B31188">
        <w:rPr>
          <w:rFonts w:ascii="Palatino Linotype" w:hAnsi="Palatino Linotype"/>
          <w:bCs/>
          <w:color w:val="000000"/>
          <w:sz w:val="28"/>
          <w:szCs w:val="28"/>
          <w:lang w:val="tg-Cyrl-TJ"/>
        </w:rPr>
        <w:t xml:space="preserve">адоме аз ин мутафаккирон </w:t>
      </w:r>
      <w:r w:rsidRPr="00B31188">
        <w:rPr>
          <w:rFonts w:ascii="Palatino Linotype" w:hAnsi="Palatino Linotype"/>
          <w:bCs/>
          <w:color w:val="000000"/>
          <w:sz w:val="28"/>
          <w:szCs w:val="28"/>
        </w:rPr>
        <w:t>рӯи қалам овардааст?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Абдураҳмонӣ Ҷомӣ;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Шириншоҳ Шоҳтемур;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Низомии Ганҷавӣ;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Низомулмулк;</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Абӯабдулоҳи Рӯдакӣ;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@140.</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Асари машҳуртарини Низомулмулк чӣ ном дошт?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«Давлат»;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«Рафтори зоҳидон»;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«Муқаддима»;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«Сиёсатнома»;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«Саҳмия»;</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@141.</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Низомулмулк вазири кадом давлат буд?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Ғазнавиён;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айтолиён;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Сосониён;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Сомониён;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Салҷуқиён;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Дар асри ҷанд </w:t>
      </w:r>
      <w:r w:rsidRPr="00B31188">
        <w:rPr>
          <w:rFonts w:ascii="Palatino Linotype" w:hAnsi="Palatino Linotype"/>
          <w:bCs/>
          <w:color w:val="000000"/>
          <w:sz w:val="28"/>
          <w:szCs w:val="28"/>
          <w:lang w:val="tg-Cyrl-TJ"/>
        </w:rPr>
        <w:t>Н</w:t>
      </w:r>
      <w:r w:rsidRPr="00B31188">
        <w:rPr>
          <w:rFonts w:ascii="Palatino Linotype" w:hAnsi="Palatino Linotype"/>
          <w:bCs/>
          <w:color w:val="000000"/>
          <w:sz w:val="28"/>
          <w:szCs w:val="28"/>
        </w:rPr>
        <w:t>изомулмулк вазири давлати Салҷуқиён буд?</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$A) XIX;</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$B) XV;</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$C) X;</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$D) XI;</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E</w:t>
      </w:r>
      <w:r w:rsidRPr="00B31188">
        <w:rPr>
          <w:rFonts w:ascii="Palatino Linotype" w:hAnsi="Palatino Linotype"/>
          <w:bCs/>
          <w:color w:val="000000"/>
          <w:sz w:val="28"/>
          <w:szCs w:val="28"/>
        </w:rPr>
        <w:t xml:space="preserve">) </w:t>
      </w:r>
      <w:r w:rsidRPr="00B31188">
        <w:rPr>
          <w:rFonts w:ascii="Palatino Linotype" w:hAnsi="Palatino Linotype"/>
          <w:bCs/>
          <w:color w:val="000000"/>
          <w:sz w:val="28"/>
          <w:szCs w:val="28"/>
          <w:lang w:val="en-US"/>
        </w:rPr>
        <w:t>VIII</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@143.</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Соли чинд Низомулмулкро ба қатл мерасонанд?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1094;</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1096;</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1092;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1097;</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1098;</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«Сиёсатнома» - ро Низомулмулк кай навиштааст?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ар</w:t>
      </w:r>
      <w:r w:rsidRPr="00B31188">
        <w:rPr>
          <w:rFonts w:ascii="Palatino Linotype" w:hAnsi="Palatino Linotype"/>
          <w:bCs/>
          <w:color w:val="000000"/>
          <w:sz w:val="28"/>
          <w:szCs w:val="28"/>
          <w:lang w:val="tg-Cyrl-TJ"/>
        </w:rPr>
        <w:t xml:space="preserve"> давраи </w:t>
      </w:r>
      <w:r w:rsidRPr="00B31188">
        <w:rPr>
          <w:rFonts w:ascii="Palatino Linotype" w:hAnsi="Palatino Linotype"/>
          <w:bCs/>
          <w:color w:val="000000"/>
          <w:sz w:val="28"/>
          <w:szCs w:val="28"/>
        </w:rPr>
        <w:t>пирӣ;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П</w:t>
      </w:r>
      <w:r w:rsidRPr="00B31188">
        <w:rPr>
          <w:rFonts w:ascii="Palatino Linotype" w:hAnsi="Palatino Linotype"/>
          <w:bCs/>
          <w:color w:val="000000"/>
          <w:sz w:val="28"/>
          <w:szCs w:val="28"/>
        </w:rPr>
        <w:t>еш аз маргаш;</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ар ҷавонӣ;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Н</w:t>
      </w:r>
      <w:r w:rsidRPr="00B31188">
        <w:rPr>
          <w:rFonts w:ascii="Palatino Linotype" w:hAnsi="Palatino Linotype"/>
          <w:bCs/>
          <w:color w:val="000000"/>
          <w:sz w:val="28"/>
          <w:szCs w:val="28"/>
        </w:rPr>
        <w:t>омаълум;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ар миён</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солӣ;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@145.</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«Сиёсатнома»-и Низомулмулк дар кадом шакл таълиф ёфтааст?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П</w:t>
      </w:r>
      <w:r w:rsidRPr="00B31188">
        <w:rPr>
          <w:rFonts w:ascii="Palatino Linotype" w:hAnsi="Palatino Linotype"/>
          <w:bCs/>
          <w:color w:val="000000"/>
          <w:sz w:val="28"/>
          <w:szCs w:val="28"/>
        </w:rPr>
        <w:t>анду насиҳат;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аволу ҷавоб;</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ндарзҳо;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Р</w:t>
      </w:r>
      <w:r w:rsidRPr="00B31188">
        <w:rPr>
          <w:rFonts w:ascii="Palatino Linotype" w:hAnsi="Palatino Linotype"/>
          <w:bCs/>
          <w:color w:val="000000"/>
          <w:sz w:val="28"/>
          <w:szCs w:val="28"/>
        </w:rPr>
        <w:t>афтору кирдор;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Н</w:t>
      </w:r>
      <w:r w:rsidRPr="00B31188">
        <w:rPr>
          <w:rFonts w:ascii="Palatino Linotype" w:hAnsi="Palatino Linotype"/>
          <w:bCs/>
          <w:color w:val="000000"/>
          <w:sz w:val="28"/>
          <w:szCs w:val="28"/>
        </w:rPr>
        <w:t>екию бадӣ;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@146.</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«Сиёсатнома»-и Низомулмулк кадом масъалаҳоро дар бар мегирад?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И</w:t>
      </w:r>
      <w:r w:rsidRPr="00B31188">
        <w:rPr>
          <w:rFonts w:ascii="Palatino Linotype" w:hAnsi="Palatino Linotype"/>
          <w:bCs/>
          <w:color w:val="000000"/>
          <w:sz w:val="28"/>
          <w:szCs w:val="28"/>
        </w:rPr>
        <w:t>доракунии сохти давлатдорӣ;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охти давлатдорӣ ва бо роҳи амиқ амалӣ намудан;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охтор ва идоракунии давлат;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Н</w:t>
      </w:r>
      <w:r w:rsidRPr="00B31188">
        <w:rPr>
          <w:rFonts w:ascii="Palatino Linotype" w:hAnsi="Palatino Linotype"/>
          <w:bCs/>
          <w:color w:val="000000"/>
          <w:sz w:val="28"/>
          <w:szCs w:val="28"/>
        </w:rPr>
        <w:t>амедонам;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охтор ва идоракунии сохти давлатдорӣ ва бо роҳи амиқ амалӣ намудани он;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@147.</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Ба ақидаи Низомулмулк сохти давлатдорӣ чигуна бояд бошад?</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окимияти ниммутлақ;</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$B) Ҳокимияти ғуломона;</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$C) Ҳокимияти ғоратгарона;</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$D) Ҳокимияти ноадолатона;</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$E) Ҳокимияти мутлақ;</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Pr>
          <w:rFonts w:ascii="Palatino Linotype" w:hAnsi="Palatino Linotype"/>
          <w:bCs/>
          <w:color w:val="000000"/>
          <w:sz w:val="28"/>
          <w:szCs w:val="28"/>
          <w:lang w:val="tg-Cyrl-TJ"/>
        </w:rPr>
        <w:t>@148.</w:t>
      </w:r>
      <w:r w:rsidRPr="00B31188">
        <w:rPr>
          <w:rFonts w:ascii="Palatino Linotype" w:hAnsi="Palatino Linotype"/>
          <w:bCs/>
          <w:color w:val="000000"/>
          <w:sz w:val="28"/>
          <w:szCs w:val="28"/>
          <w:lang w:val="tg-Cyrl-TJ"/>
        </w:rPr>
        <w:t xml:space="preserve"> </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Низомулмулк ҳамаи ҳокимиятро аз они кӣ медонист?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Аз они Буддо</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 xml:space="preserve">Аз они </w:t>
      </w:r>
      <w:r w:rsidRPr="00B31188">
        <w:rPr>
          <w:rFonts w:ascii="Palatino Linotype" w:hAnsi="Palatino Linotype"/>
          <w:bCs/>
          <w:color w:val="000000"/>
          <w:sz w:val="28"/>
          <w:szCs w:val="28"/>
        </w:rPr>
        <w:t>Худо;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Аз они қувваҳои фақуттабии</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Аз онАҳуромаздо</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Аз они Аҳриман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@149.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rPr>
        <w:t>Яке аз арзишмандтарин осори Аҳмади Дониш, ки дар он тамоми масоили ҳаёти иҷтимоии ҷомеа мавриди таҳлил қарор гирифтааст, чи ном дошт</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rPr>
        <w:t>«Наводир-ул-вақоеъ»</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w:t>
      </w:r>
      <w:r w:rsidRPr="00B31188">
        <w:rPr>
          <w:rFonts w:ascii="Palatino Linotype" w:hAnsi="Palatino Linotype"/>
          <w:bCs/>
          <w:color w:val="000000"/>
          <w:sz w:val="28"/>
          <w:szCs w:val="28"/>
          <w:lang w:val="tg-Cyrl-TJ"/>
        </w:rPr>
        <w:t>Осор-ул-боқия”</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“Таърихи хонадони манғития”</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«Кушоиш ва раҳоиш»;</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“Тазкират-ул-авлиё”</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@150.</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Низомулмулк сифати асосии шоҳро чигуни тасвир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З</w:t>
      </w:r>
      <w:r w:rsidRPr="00B31188">
        <w:rPr>
          <w:rFonts w:ascii="Palatino Linotype" w:hAnsi="Palatino Linotype"/>
          <w:bCs/>
          <w:color w:val="000000"/>
          <w:sz w:val="28"/>
          <w:szCs w:val="28"/>
        </w:rPr>
        <w:t>ебо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Г</w:t>
      </w:r>
      <w:r w:rsidRPr="00B31188">
        <w:rPr>
          <w:rFonts w:ascii="Palatino Linotype" w:hAnsi="Palatino Linotype"/>
          <w:bCs/>
          <w:color w:val="000000"/>
          <w:sz w:val="28"/>
          <w:szCs w:val="28"/>
        </w:rPr>
        <w:t>умроҳ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ашоқ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амбағал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оро бошад;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@151.</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Ин гуфтаҳои кадом мутафаккир аст «Мулк бо куфр бипояду бо зулм напояд»;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Абдураҳмонӣ Ҷомӣ;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Шириншо Шотемур;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Низоми Ганҷавӣ;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Низомулмулк;</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Абӯабдулоҳи Рӯдакӣ;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замони Низомулмулк чигуна шакли заминдорӣ вуҷуд дошт?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К</w:t>
      </w:r>
      <w:r w:rsidRPr="00B31188">
        <w:rPr>
          <w:rFonts w:ascii="Palatino Linotype" w:hAnsi="Palatino Linotype"/>
          <w:bCs/>
          <w:color w:val="000000"/>
          <w:sz w:val="28"/>
          <w:szCs w:val="28"/>
        </w:rPr>
        <w:t>опиталистӣ;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Ғ</w:t>
      </w:r>
      <w:r w:rsidRPr="00B31188">
        <w:rPr>
          <w:rFonts w:ascii="Palatino Linotype" w:hAnsi="Palatino Linotype"/>
          <w:bCs/>
          <w:color w:val="000000"/>
          <w:sz w:val="28"/>
          <w:szCs w:val="28"/>
        </w:rPr>
        <w:t>уломдорӣ;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О</w:t>
      </w:r>
      <w:r w:rsidRPr="00B31188">
        <w:rPr>
          <w:rFonts w:ascii="Palatino Linotype" w:hAnsi="Palatino Linotype"/>
          <w:bCs/>
          <w:color w:val="000000"/>
          <w:sz w:val="28"/>
          <w:szCs w:val="28"/>
        </w:rPr>
        <w:t>бшинаи ибтидоӣ;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отсиалистӣ;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Ф</w:t>
      </w:r>
      <w:r w:rsidRPr="00B31188">
        <w:rPr>
          <w:rFonts w:ascii="Palatino Linotype" w:hAnsi="Palatino Linotype"/>
          <w:bCs/>
          <w:color w:val="000000"/>
          <w:sz w:val="28"/>
          <w:szCs w:val="28"/>
        </w:rPr>
        <w:t>еодалӣ;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@153.</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Дар дарбори Султон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афсидиён, Ибни Халдун кадом вазифаро иҷро мекард?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армуҳаррир;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В</w:t>
      </w:r>
      <w:r w:rsidRPr="00B31188">
        <w:rPr>
          <w:rFonts w:ascii="Palatino Linotype" w:hAnsi="Palatino Linotype"/>
          <w:bCs/>
          <w:color w:val="000000"/>
          <w:sz w:val="28"/>
          <w:szCs w:val="28"/>
        </w:rPr>
        <w:t>азир;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арномасоз;</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Мушовири подшоҳ</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Ҷ</w:t>
      </w:r>
      <w:r w:rsidRPr="00B31188">
        <w:rPr>
          <w:rFonts w:ascii="Palatino Linotype" w:hAnsi="Palatino Linotype"/>
          <w:bCs/>
          <w:color w:val="000000"/>
          <w:sz w:val="28"/>
          <w:szCs w:val="28"/>
        </w:rPr>
        <w:t>онишини султон;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мутафаккири Шарқ аввалин маротиба ҷомеаро ба организми зинди одам монанд кардааст?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ини Туфайл;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М. Ғазолӣ;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 Форобӣ;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@155.</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Абӯнасрӣ Форобӣ ҷомеаро ба чӣ монанд карда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Ба ягон чӣ монанд накардааст;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О</w:t>
      </w:r>
      <w:r w:rsidRPr="00B31188">
        <w:rPr>
          <w:rFonts w:ascii="Palatino Linotype" w:hAnsi="Palatino Linotype"/>
          <w:bCs/>
          <w:color w:val="000000"/>
          <w:sz w:val="28"/>
          <w:szCs w:val="28"/>
        </w:rPr>
        <w:t>рганизми мурдаи одам;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О</w:t>
      </w:r>
      <w:r w:rsidRPr="00B31188">
        <w:rPr>
          <w:rFonts w:ascii="Palatino Linotype" w:hAnsi="Palatino Linotype"/>
          <w:bCs/>
          <w:color w:val="000000"/>
          <w:sz w:val="28"/>
          <w:szCs w:val="28"/>
        </w:rPr>
        <w:t>рганизми бемори одам;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О</w:t>
      </w:r>
      <w:r w:rsidRPr="00B31188">
        <w:rPr>
          <w:rFonts w:ascii="Palatino Linotype" w:hAnsi="Palatino Linotype"/>
          <w:bCs/>
          <w:color w:val="000000"/>
          <w:sz w:val="28"/>
          <w:szCs w:val="28"/>
        </w:rPr>
        <w:t>рганизми шахшуда;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 организми зандаи одам;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@156.</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Ин ақидаи кадом мутафаккир аст, «Рафтору кирдори шоҳ бояд писанди мардум бошад»;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А. Рӯдакӣ;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А.Фирдавсӣ;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Алишери Навоӣ;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Форобӣ;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Умари Хайём;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@157.</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Абӯнасрӣ Форобӣ ҳокимиятро ба кадом организми зиндаи одам монанд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Ҷ</w:t>
      </w:r>
      <w:r w:rsidRPr="00B31188">
        <w:rPr>
          <w:rFonts w:ascii="Palatino Linotype" w:hAnsi="Palatino Linotype"/>
          <w:bCs/>
          <w:color w:val="000000"/>
          <w:sz w:val="28"/>
          <w:szCs w:val="28"/>
        </w:rPr>
        <w:t>игар;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ағзисар;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Г</w:t>
      </w:r>
      <w:r w:rsidRPr="00B31188">
        <w:rPr>
          <w:rFonts w:ascii="Palatino Linotype" w:hAnsi="Palatino Linotype"/>
          <w:bCs/>
          <w:color w:val="000000"/>
          <w:sz w:val="28"/>
          <w:szCs w:val="28"/>
        </w:rPr>
        <w:t>урда;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Ч</w:t>
      </w:r>
      <w:r w:rsidRPr="00B31188">
        <w:rPr>
          <w:rFonts w:ascii="Palatino Linotype" w:hAnsi="Palatino Linotype"/>
          <w:bCs/>
          <w:color w:val="000000"/>
          <w:sz w:val="28"/>
          <w:szCs w:val="28"/>
        </w:rPr>
        <w:t>ашм;</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@158.</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Асари машҳуртарини Ибни Халдун кадом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«Фирузнома»;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«Рисолаи нафс»;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«Донишнома»;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«Саламон ва Абсол»;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«Мақаддима»;</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@159.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«Муқаддима» ба қалами кадом мутафаккири бузурги асри миёнагии шарқ тааллуқ дорад?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Туфайл;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М. Ғазолӣ;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@160.</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Асари «Муқаддима»-ро Ибни Халдун ба кадом илм бахшидааст?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Ҷ</w:t>
      </w:r>
      <w:r w:rsidRPr="00B31188">
        <w:rPr>
          <w:rFonts w:ascii="Palatino Linotype" w:hAnsi="Palatino Linotype"/>
          <w:bCs/>
          <w:color w:val="000000"/>
          <w:sz w:val="28"/>
          <w:szCs w:val="28"/>
        </w:rPr>
        <w:t>омеашиносӣ;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иёсатшиносӣ;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Ф</w:t>
      </w:r>
      <w:r w:rsidRPr="00B31188">
        <w:rPr>
          <w:rFonts w:ascii="Palatino Linotype" w:hAnsi="Palatino Linotype"/>
          <w:bCs/>
          <w:color w:val="000000"/>
          <w:sz w:val="28"/>
          <w:szCs w:val="28"/>
        </w:rPr>
        <w:t>алсафа;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Р</w:t>
      </w:r>
      <w:r w:rsidRPr="00B31188">
        <w:rPr>
          <w:rFonts w:ascii="Palatino Linotype" w:hAnsi="Palatino Linotype"/>
          <w:bCs/>
          <w:color w:val="000000"/>
          <w:sz w:val="28"/>
          <w:szCs w:val="28"/>
        </w:rPr>
        <w:t>авоншиносӣ;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Ф</w:t>
      </w:r>
      <w:r w:rsidRPr="00B31188">
        <w:rPr>
          <w:rFonts w:ascii="Palatino Linotype" w:hAnsi="Palatino Linotype"/>
          <w:bCs/>
          <w:color w:val="000000"/>
          <w:sz w:val="28"/>
          <w:szCs w:val="28"/>
        </w:rPr>
        <w:t>арҳангшиносӣ;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Барои чӣ Ибни Халдунро «Падари илми Сотсиология» меноманд?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Ибни Халдун </w:t>
      </w:r>
      <w:r w:rsidRPr="00B31188">
        <w:rPr>
          <w:rFonts w:ascii="Palatino Linotype" w:hAnsi="Palatino Linotype"/>
          <w:bCs/>
          <w:color w:val="000000"/>
          <w:sz w:val="28"/>
          <w:szCs w:val="28"/>
          <w:lang w:val="tg-Cyrl-TJ"/>
        </w:rPr>
        <w:t xml:space="preserve">аввалин шуда </w:t>
      </w:r>
      <w:r w:rsidRPr="00B31188">
        <w:rPr>
          <w:rFonts w:ascii="Palatino Linotype" w:hAnsi="Palatino Linotype"/>
          <w:bCs/>
          <w:color w:val="000000"/>
          <w:sz w:val="28"/>
          <w:szCs w:val="28"/>
        </w:rPr>
        <w:t>муқаддимаи илми сотсиологияро дар асри XIV навиштааст;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Халдун муқаддимаи илми сотсиологияро дар асри XII навиштааст;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Ибни Халдун муқаддимаи илми сотсиологияро дар асри XX навиштааст;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Халдун муқаддимаи илми сотсиологияро дар асри XIX навиштааст;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Халдун муқаддимаи илми сотсиологияро дар асри XXI навиштааст;</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Мафҳуми «сотсиология»-ро ба илм кӣ ворид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М. Вебер;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К. Маркс;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Г. Спенсер;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О. Конт;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 Халдун;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@163.</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Дар кадом қарн О. Конт мафҳуми «сотсиология»-ро ба илм варид мекунад?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охири қарни XVIII – авали қарни XIX;</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охири қарни XIX – авали қарни XX;</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охири қарни XVII – авали қарни XVIII;</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охири қарни XIII – авали қарни XIV;</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охири қарни XVI – авали қарни XV;</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дар қарни чанд таваллуд шудааст?</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$A) XX;</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$B) XV;</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$C) XIII;</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$D) XII;</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$E) XVI;</w:t>
      </w:r>
    </w:p>
    <w:p w:rsidR="007504A2" w:rsidRPr="00B31188" w:rsidRDefault="007504A2" w:rsidP="005C4721">
      <w:pPr>
        <w:spacing w:after="0" w:line="240" w:lineRule="auto"/>
        <w:jc w:val="both"/>
        <w:rPr>
          <w:rFonts w:ascii="Palatino Linotype" w:hAnsi="Palatino Linotype"/>
          <w:bCs/>
          <w:color w:val="000000"/>
          <w:sz w:val="28"/>
          <w:szCs w:val="28"/>
          <w:lang w:val="en-US"/>
        </w:rPr>
      </w:pPr>
      <w:r>
        <w:rPr>
          <w:rFonts w:ascii="Palatino Linotype" w:hAnsi="Palatino Linotype"/>
          <w:bCs/>
          <w:color w:val="000000"/>
          <w:sz w:val="28"/>
          <w:szCs w:val="28"/>
          <w:lang w:val="en-US"/>
        </w:rPr>
        <w:t>@165.</w:t>
      </w:r>
      <w:r w:rsidRPr="00B31188">
        <w:rPr>
          <w:rFonts w:ascii="Palatino Linotype" w:hAnsi="Palatino Linotype"/>
          <w:bCs/>
          <w:color w:val="000000"/>
          <w:sz w:val="28"/>
          <w:szCs w:val="28"/>
          <w:lang w:val="en-US"/>
        </w:rPr>
        <w:t xml:space="preserve"> </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sz w:val="28"/>
          <w:szCs w:val="28"/>
        </w:rPr>
        <w:t>Асари</w:t>
      </w:r>
      <w:r w:rsidRPr="00B31188">
        <w:rPr>
          <w:rFonts w:ascii="Palatino Linotype" w:hAnsi="Palatino Linotype"/>
          <w:sz w:val="28"/>
          <w:szCs w:val="28"/>
          <w:lang w:val="en-US"/>
        </w:rPr>
        <w:t xml:space="preserve"> «</w:t>
      </w:r>
      <w:r w:rsidRPr="00B31188">
        <w:rPr>
          <w:rFonts w:ascii="Palatino Linotype" w:eastAsia="MS Mincho" w:hAnsi="Palatino Linotype" w:cs="MS Mincho"/>
          <w:sz w:val="28"/>
          <w:szCs w:val="28"/>
        </w:rPr>
        <w:t>Ҷ</w:t>
      </w:r>
      <w:r w:rsidRPr="00B31188">
        <w:rPr>
          <w:rFonts w:ascii="Palatino Linotype" w:hAnsi="Palatino Linotype"/>
          <w:sz w:val="28"/>
          <w:szCs w:val="28"/>
        </w:rPr>
        <w:t>омеъ</w:t>
      </w:r>
      <w:r w:rsidRPr="00B31188">
        <w:rPr>
          <w:rFonts w:ascii="Palatino Linotype" w:hAnsi="Palatino Linotype"/>
          <w:sz w:val="28"/>
          <w:szCs w:val="28"/>
          <w:lang w:val="en-US"/>
        </w:rPr>
        <w:t>-</w:t>
      </w:r>
      <w:r w:rsidRPr="00B31188">
        <w:rPr>
          <w:rFonts w:ascii="Palatino Linotype" w:hAnsi="Palatino Linotype"/>
          <w:sz w:val="28"/>
          <w:szCs w:val="28"/>
        </w:rPr>
        <w:t>ул</w:t>
      </w:r>
      <w:r w:rsidRPr="00B31188">
        <w:rPr>
          <w:rFonts w:ascii="Palatino Linotype" w:hAnsi="Palatino Linotype"/>
          <w:sz w:val="28"/>
          <w:szCs w:val="28"/>
          <w:lang w:val="en-US"/>
        </w:rPr>
        <w:t>-</w:t>
      </w:r>
      <w:r w:rsidRPr="00B31188">
        <w:rPr>
          <w:rFonts w:ascii="Palatino Linotype" w:hAnsi="Palatino Linotype" w:cs="Cambria"/>
          <w:sz w:val="28"/>
          <w:szCs w:val="28"/>
        </w:rPr>
        <w:t>ҳ</w:t>
      </w:r>
      <w:r w:rsidRPr="00B31188">
        <w:rPr>
          <w:rFonts w:ascii="Palatino Linotype" w:hAnsi="Palatino Linotype" w:cs="Times New Roman Tj"/>
          <w:sz w:val="28"/>
          <w:szCs w:val="28"/>
        </w:rPr>
        <w:t>икматайн</w:t>
      </w:r>
      <w:r w:rsidRPr="00B31188">
        <w:rPr>
          <w:rFonts w:ascii="Palatino Linotype" w:hAnsi="Palatino Linotype" w:cs="Times New Roman Tj"/>
          <w:sz w:val="28"/>
          <w:szCs w:val="28"/>
          <w:lang w:val="en-US"/>
        </w:rPr>
        <w:t xml:space="preserve">» </w:t>
      </w:r>
      <w:r w:rsidRPr="00B31188">
        <w:rPr>
          <w:rFonts w:ascii="Palatino Linotype" w:hAnsi="Palatino Linotype" w:cs="Times New Roman Tj"/>
          <w:sz w:val="28"/>
          <w:szCs w:val="28"/>
        </w:rPr>
        <w:t>ба</w:t>
      </w:r>
      <w:r w:rsidRPr="00B31188">
        <w:rPr>
          <w:rFonts w:ascii="Palatino Linotype" w:hAnsi="Palatino Linotype" w:cs="Times New Roman Tj"/>
          <w:sz w:val="28"/>
          <w:szCs w:val="28"/>
          <w:lang w:val="en-US"/>
        </w:rPr>
        <w:t xml:space="preserve"> </w:t>
      </w:r>
      <w:r w:rsidRPr="00B31188">
        <w:rPr>
          <w:rFonts w:ascii="Palatino Linotype" w:hAnsi="Palatino Linotype" w:cs="Times New Roman Tj"/>
          <w:sz w:val="28"/>
          <w:szCs w:val="28"/>
        </w:rPr>
        <w:t>қалами</w:t>
      </w:r>
      <w:r w:rsidRPr="00B31188">
        <w:rPr>
          <w:rFonts w:ascii="Palatino Linotype" w:hAnsi="Palatino Linotype" w:cs="Times New Roman Tj"/>
          <w:sz w:val="28"/>
          <w:szCs w:val="28"/>
          <w:lang w:val="en-US"/>
        </w:rPr>
        <w:t xml:space="preserve"> </w:t>
      </w:r>
      <w:r w:rsidRPr="00B31188">
        <w:rPr>
          <w:rFonts w:ascii="Palatino Linotype" w:hAnsi="Palatino Linotype" w:cs="Times New Roman Tj"/>
          <w:sz w:val="28"/>
          <w:szCs w:val="28"/>
        </w:rPr>
        <w:t>кадом</w:t>
      </w:r>
      <w:r w:rsidRPr="00B31188">
        <w:rPr>
          <w:rFonts w:ascii="Palatino Linotype" w:hAnsi="Palatino Linotype" w:cs="Times New Roman Tj"/>
          <w:sz w:val="28"/>
          <w:szCs w:val="28"/>
          <w:lang w:val="en-US"/>
        </w:rPr>
        <w:t xml:space="preserve"> </w:t>
      </w:r>
      <w:r w:rsidRPr="00B31188">
        <w:rPr>
          <w:rFonts w:ascii="Palatino Linotype" w:hAnsi="Palatino Linotype" w:cs="Times New Roman Tj"/>
          <w:sz w:val="28"/>
          <w:szCs w:val="28"/>
        </w:rPr>
        <w:t>мутафаккир</w:t>
      </w:r>
      <w:r w:rsidRPr="00B31188">
        <w:rPr>
          <w:rFonts w:ascii="Palatino Linotype" w:hAnsi="Palatino Linotype" w:cs="Times New Roman Tj"/>
          <w:sz w:val="28"/>
          <w:szCs w:val="28"/>
          <w:lang w:val="en-US"/>
        </w:rPr>
        <w:t xml:space="preserve"> </w:t>
      </w:r>
      <w:r w:rsidRPr="00B31188">
        <w:rPr>
          <w:rFonts w:ascii="Palatino Linotype" w:hAnsi="Palatino Linotype" w:cs="Times New Roman Tj"/>
          <w:sz w:val="28"/>
          <w:szCs w:val="28"/>
        </w:rPr>
        <w:t>бахшида</w:t>
      </w:r>
      <w:r w:rsidRPr="00B31188">
        <w:rPr>
          <w:rFonts w:ascii="Palatino Linotype" w:hAnsi="Palatino Linotype" w:cs="Times New Roman Tj"/>
          <w:sz w:val="28"/>
          <w:szCs w:val="28"/>
          <w:lang w:val="en-US"/>
        </w:rPr>
        <w:t xml:space="preserve"> </w:t>
      </w:r>
      <w:r w:rsidRPr="00B31188">
        <w:rPr>
          <w:rFonts w:ascii="Palatino Linotype" w:hAnsi="Palatino Linotype" w:cs="Times New Roman Tj"/>
          <w:sz w:val="28"/>
          <w:szCs w:val="28"/>
        </w:rPr>
        <w:t>шудааст</w:t>
      </w:r>
      <w:r w:rsidRPr="00B31188">
        <w:rPr>
          <w:rFonts w:ascii="Palatino Linotype" w:hAnsi="Palatino Linotype"/>
          <w:bCs/>
          <w:color w:val="000000"/>
          <w:sz w:val="28"/>
          <w:szCs w:val="28"/>
          <w:lang w:val="en-US"/>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A</w:t>
      </w:r>
      <w:r w:rsidRPr="00B31188">
        <w:rPr>
          <w:rFonts w:ascii="Palatino Linotype" w:hAnsi="Palatino Linotype"/>
          <w:bCs/>
          <w:color w:val="000000"/>
          <w:sz w:val="28"/>
          <w:szCs w:val="28"/>
        </w:rPr>
        <w:t>) Носири Хусрав;</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B</w:t>
      </w:r>
      <w:r w:rsidRPr="00B31188">
        <w:rPr>
          <w:rFonts w:ascii="Palatino Linotype" w:hAnsi="Palatino Linotype"/>
          <w:bCs/>
          <w:color w:val="000000"/>
          <w:sz w:val="28"/>
          <w:szCs w:val="28"/>
        </w:rPr>
        <w:t>)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C</w:t>
      </w:r>
      <w:r w:rsidRPr="00B31188">
        <w:rPr>
          <w:rFonts w:ascii="Palatino Linotype" w:hAnsi="Palatino Linotype"/>
          <w:bCs/>
          <w:color w:val="000000"/>
          <w:sz w:val="28"/>
          <w:szCs w:val="28"/>
        </w:rPr>
        <w:t>) Ибни Арабӣ;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D</w:t>
      </w:r>
      <w:r w:rsidRPr="00B31188">
        <w:rPr>
          <w:rFonts w:ascii="Palatino Linotype" w:hAnsi="Palatino Linotype"/>
          <w:bCs/>
          <w:color w:val="000000"/>
          <w:sz w:val="28"/>
          <w:szCs w:val="28"/>
        </w:rPr>
        <w:t>)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E</w:t>
      </w:r>
      <w:r w:rsidRPr="00B31188">
        <w:rPr>
          <w:rFonts w:ascii="Palatino Linotype" w:hAnsi="Palatino Linotype"/>
          <w:bCs/>
          <w:color w:val="000000"/>
          <w:sz w:val="28"/>
          <w:szCs w:val="28"/>
        </w:rPr>
        <w:t>) Аҳмади Дониш;</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@166.</w:t>
      </w:r>
      <w:r w:rsidRPr="00B31188">
        <w:rPr>
          <w:rFonts w:ascii="Palatino Linotype" w:hAnsi="Palatino Linotype"/>
          <w:bCs/>
          <w:color w:val="000000"/>
          <w:sz w:val="28"/>
          <w:szCs w:val="28"/>
        </w:rPr>
        <w:t xml:space="preserve"> </w:t>
      </w:r>
    </w:p>
    <w:p w:rsidR="007504A2" w:rsidRPr="00B31188" w:rsidRDefault="007504A2" w:rsidP="00FC7C7D">
      <w:pPr>
        <w:spacing w:after="0" w:line="240" w:lineRule="auto"/>
        <w:jc w:val="both"/>
        <w:rPr>
          <w:rFonts w:ascii="Palatino Linotype" w:hAnsi="Palatino Linotype"/>
          <w:bCs/>
          <w:sz w:val="28"/>
          <w:szCs w:val="28"/>
        </w:rPr>
      </w:pPr>
      <w:r w:rsidRPr="00B31188">
        <w:rPr>
          <w:rFonts w:ascii="Palatino Linotype" w:hAnsi="Palatino Linotype"/>
          <w:sz w:val="28"/>
          <w:szCs w:val="28"/>
        </w:rPr>
        <w:t>Асари маъруфи «Зуроварӣ нисбати зан», ки дар он падидаҳои ҳаёти оилавӣ мавриди таҳлил қарор гирифтааст, ба кадоме аз донишмандони дар поён номбаршуда тааллуқ дорад</w:t>
      </w:r>
      <w:r w:rsidRPr="00B31188">
        <w:rPr>
          <w:rFonts w:ascii="Palatino Linotype" w:hAnsi="Palatino Linotype"/>
          <w:bCs/>
          <w:sz w:val="28"/>
          <w:szCs w:val="28"/>
        </w:rPr>
        <w:t>?</w:t>
      </w:r>
    </w:p>
    <w:p w:rsidR="007504A2" w:rsidRPr="00B31188" w:rsidRDefault="007504A2" w:rsidP="00FC7C7D">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A</w:t>
      </w:r>
      <w:r w:rsidRPr="00B31188">
        <w:rPr>
          <w:rFonts w:ascii="Palatino Linotype" w:hAnsi="Palatino Linotype"/>
          <w:bCs/>
          <w:sz w:val="28"/>
          <w:szCs w:val="28"/>
        </w:rPr>
        <w:t xml:space="preserve">) Ш. Шоисматуллоев; </w:t>
      </w:r>
    </w:p>
    <w:p w:rsidR="007504A2" w:rsidRPr="00B31188" w:rsidRDefault="007504A2" w:rsidP="00FC7C7D">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B</w:t>
      </w:r>
      <w:r w:rsidRPr="00B31188">
        <w:rPr>
          <w:rFonts w:ascii="Palatino Linotype" w:hAnsi="Palatino Linotype"/>
          <w:bCs/>
          <w:sz w:val="28"/>
          <w:szCs w:val="28"/>
        </w:rPr>
        <w:t>) К. Бекзода;</w:t>
      </w:r>
    </w:p>
    <w:p w:rsidR="007504A2" w:rsidRPr="00B31188" w:rsidRDefault="007504A2" w:rsidP="00FC7C7D">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C</w:t>
      </w:r>
      <w:r w:rsidRPr="00B31188">
        <w:rPr>
          <w:rFonts w:ascii="Palatino Linotype" w:hAnsi="Palatino Linotype"/>
          <w:bCs/>
          <w:sz w:val="28"/>
          <w:szCs w:val="28"/>
        </w:rPr>
        <w:t>) М. Диноршоев;</w:t>
      </w:r>
    </w:p>
    <w:p w:rsidR="007504A2" w:rsidRPr="00B31188" w:rsidRDefault="007504A2" w:rsidP="00FC7C7D">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D</w:t>
      </w:r>
      <w:r w:rsidRPr="00B31188">
        <w:rPr>
          <w:rFonts w:ascii="Palatino Linotype" w:hAnsi="Palatino Linotype"/>
          <w:bCs/>
          <w:sz w:val="28"/>
          <w:szCs w:val="28"/>
        </w:rPr>
        <w:t>) Музаффарӣ;</w:t>
      </w:r>
    </w:p>
    <w:p w:rsidR="007504A2" w:rsidRPr="00B31188" w:rsidRDefault="007504A2" w:rsidP="005C4721">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E</w:t>
      </w:r>
      <w:r w:rsidRPr="00B31188">
        <w:rPr>
          <w:rFonts w:ascii="Palatino Linotype" w:hAnsi="Palatino Linotype"/>
          <w:bCs/>
          <w:sz w:val="28"/>
          <w:szCs w:val="28"/>
        </w:rPr>
        <w:t>) Э. Гидденс;</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@167.</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Боҷа ҳамчун мутафаккир ва гуманист ба кадом масъала диқ</w:t>
      </w:r>
      <w:r w:rsidRPr="00B31188">
        <w:rPr>
          <w:rFonts w:ascii="Palatino Linotype" w:hAnsi="Palatino Linotype"/>
          <w:bCs/>
          <w:color w:val="000000"/>
          <w:sz w:val="28"/>
          <w:szCs w:val="28"/>
          <w:lang w:val="tg-Cyrl-TJ"/>
        </w:rPr>
        <w:t>қ</w:t>
      </w:r>
      <w:r w:rsidRPr="00B31188">
        <w:rPr>
          <w:rFonts w:ascii="Palatino Linotype" w:hAnsi="Palatino Linotype"/>
          <w:bCs/>
          <w:color w:val="000000"/>
          <w:sz w:val="28"/>
          <w:szCs w:val="28"/>
        </w:rPr>
        <w:t>ати махсус медод?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A</w:t>
      </w:r>
      <w:r w:rsidRPr="00B31188">
        <w:rPr>
          <w:rFonts w:ascii="Palatino Linotype" w:hAnsi="Palatino Linotype"/>
          <w:bCs/>
          <w:color w:val="000000"/>
          <w:sz w:val="28"/>
          <w:szCs w:val="28"/>
        </w:rPr>
        <w:t xml:space="preserve">)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асъалаҳои динӣ;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B</w:t>
      </w:r>
      <w:r w:rsidRPr="00B31188">
        <w:rPr>
          <w:rFonts w:ascii="Palatino Linotype" w:hAnsi="Palatino Linotype"/>
          <w:bCs/>
          <w:color w:val="000000"/>
          <w:sz w:val="28"/>
          <w:szCs w:val="28"/>
        </w:rPr>
        <w:t xml:space="preserve">)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асъалаҳои миллӣ;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C</w:t>
      </w:r>
      <w:r w:rsidRPr="00B31188">
        <w:rPr>
          <w:rFonts w:ascii="Palatino Linotype" w:hAnsi="Palatino Linotype"/>
          <w:bCs/>
          <w:color w:val="000000"/>
          <w:sz w:val="28"/>
          <w:szCs w:val="28"/>
        </w:rPr>
        <w:t xml:space="preserve">)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асъалаҳои одамдӯстӣ;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D</w:t>
      </w:r>
      <w:r w:rsidRPr="00B31188">
        <w:rPr>
          <w:rFonts w:ascii="Palatino Linotype" w:hAnsi="Palatino Linotype"/>
          <w:bCs/>
          <w:color w:val="000000"/>
          <w:sz w:val="28"/>
          <w:szCs w:val="28"/>
        </w:rPr>
        <w:t xml:space="preserve">)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асъалаҳои фалсафӣ;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E</w:t>
      </w:r>
      <w:r w:rsidRPr="00B31188">
        <w:rPr>
          <w:rFonts w:ascii="Palatino Linotype" w:hAnsi="Palatino Linotype"/>
          <w:bCs/>
          <w:color w:val="000000"/>
          <w:sz w:val="28"/>
          <w:szCs w:val="28"/>
        </w:rPr>
        <w:t xml:space="preserve">)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асъалаҳои Ахлоқӣ;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@168.</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Ин суханҳо ба кадом мутафакир тааллуқ дорад: «Фарҷоми ҳама корҳо тобеъи мақсади ягонаанд»;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A</w:t>
      </w:r>
      <w:r w:rsidRPr="00B31188">
        <w:rPr>
          <w:rFonts w:ascii="Palatino Linotype" w:hAnsi="Palatino Linotype"/>
          <w:bCs/>
          <w:color w:val="000000"/>
          <w:sz w:val="28"/>
          <w:szCs w:val="28"/>
        </w:rPr>
        <w:t>)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Хулдун;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Туфайл;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@169.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«Афроди башар мисл ва шабеҳи ҳамдигаранд» ин суханҳо дар кадом асари Абӯалӣ Ибни Сино омадаанд?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«Фирузнома»;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«Рисолаи нафс»;</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«Донишнома»;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«Саламон ва Абсол»;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«Тозагию озодагӣ, дустию рафоқат, муҳаббату эҳтиром илмомӯзӣ ва ғайра» асоси ақидаи кадом мутафакирро ташкил медиҳад?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Боҷа;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Форобӣ;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Ғазолӣ;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Сино;</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@171.</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sz w:val="28"/>
          <w:szCs w:val="28"/>
        </w:rPr>
        <w:t>Таълимоти динӣ ва фалсафии Носири Хусрав дар кадом китобаш дарҷ гардидаанд</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sz w:val="28"/>
          <w:szCs w:val="28"/>
        </w:rPr>
        <w:t>«Ва</w:t>
      </w:r>
      <w:r w:rsidRPr="00B31188">
        <w:rPr>
          <w:rFonts w:ascii="Palatino Linotype" w:eastAsia="MS Mincho" w:hAnsi="Palatino Linotype" w:cs="MS Mincho"/>
          <w:sz w:val="28"/>
          <w:szCs w:val="28"/>
        </w:rPr>
        <w:t>ҷ</w:t>
      </w:r>
      <w:r w:rsidRPr="00B31188">
        <w:rPr>
          <w:rFonts w:ascii="Palatino Linotype" w:eastAsia="MS Mincho" w:hAnsi="Palatino Linotype" w:cs="Cambria"/>
          <w:sz w:val="28"/>
          <w:szCs w:val="28"/>
        </w:rPr>
        <w:t>ҳ</w:t>
      </w:r>
      <w:r w:rsidRPr="00B31188">
        <w:rPr>
          <w:rFonts w:ascii="Palatino Linotype" w:hAnsi="Palatino Linotype"/>
          <w:sz w:val="28"/>
          <w:szCs w:val="28"/>
        </w:rPr>
        <w:t>и дин»</w:t>
      </w:r>
      <w:r w:rsidRPr="00B31188">
        <w:rPr>
          <w:rFonts w:ascii="Palatino Linotype" w:hAnsi="Palatino Linotype"/>
          <w:bCs/>
          <w:color w:val="000000"/>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rPr>
        <w:t>$B) «Сафарнома»;</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$C) </w:t>
      </w:r>
      <w:r w:rsidRPr="00B31188">
        <w:rPr>
          <w:rFonts w:ascii="Palatino Linotype" w:hAnsi="Palatino Linotype" w:cs="Times New Tojik"/>
          <w:sz w:val="28"/>
          <w:szCs w:val="28"/>
          <w:lang w:val="tg-Cyrl-TJ"/>
        </w:rPr>
        <w:t>«</w:t>
      </w:r>
      <w:r w:rsidRPr="00B31188">
        <w:rPr>
          <w:rFonts w:ascii="Palatino Linotype" w:hAnsi="Palatino Linotype"/>
          <w:sz w:val="28"/>
          <w:szCs w:val="28"/>
          <w:lang w:val="tg-Cyrl-TJ"/>
        </w:rPr>
        <w:t>Кӯшоиш ва ра</w:t>
      </w:r>
      <w:r w:rsidRPr="00B31188">
        <w:rPr>
          <w:rFonts w:ascii="Palatino Linotype" w:hAnsi="Palatino Linotype" w:cs="Cambria"/>
          <w:sz w:val="28"/>
          <w:szCs w:val="28"/>
          <w:lang w:val="tg-Cyrl-TJ"/>
        </w:rPr>
        <w:t>ҳ</w:t>
      </w:r>
      <w:r w:rsidRPr="00B31188">
        <w:rPr>
          <w:rFonts w:ascii="Palatino Linotype" w:hAnsi="Palatino Linotype" w:cs="Times New Tojik"/>
          <w:sz w:val="28"/>
          <w:szCs w:val="28"/>
          <w:lang w:val="tg-Cyrl-TJ"/>
        </w:rPr>
        <w:t>оиш»</w:t>
      </w:r>
      <w:r w:rsidRPr="00B31188">
        <w:rPr>
          <w:rFonts w:ascii="Palatino Linotype" w:hAnsi="Palatino Linotype"/>
          <w:bCs/>
          <w:color w:val="000000"/>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$D) </w:t>
      </w:r>
      <w:r w:rsidRPr="00B31188">
        <w:rPr>
          <w:rFonts w:ascii="Palatino Linotype" w:hAnsi="Palatino Linotype" w:cs="Times New Tojik"/>
          <w:sz w:val="28"/>
          <w:szCs w:val="28"/>
          <w:lang w:val="tg-Cyrl-TJ"/>
        </w:rPr>
        <w:t>«Рӯ</w:t>
      </w:r>
      <w:r w:rsidRPr="00B31188">
        <w:rPr>
          <w:rFonts w:ascii="Palatino Linotype" w:hAnsi="Palatino Linotype" w:cs="Cambria"/>
          <w:sz w:val="28"/>
          <w:szCs w:val="28"/>
          <w:lang w:val="tg-Cyrl-TJ"/>
        </w:rPr>
        <w:t>ҳ</w:t>
      </w:r>
      <w:r w:rsidRPr="00B31188">
        <w:rPr>
          <w:rFonts w:ascii="Palatino Linotype" w:hAnsi="Palatino Linotype" w:cs="Times New Tojik"/>
          <w:sz w:val="28"/>
          <w:szCs w:val="28"/>
          <w:lang w:val="tg-Cyrl-TJ"/>
        </w:rPr>
        <w:t>и дин»</w:t>
      </w:r>
      <w:r w:rsidRPr="00B31188">
        <w:rPr>
          <w:rFonts w:ascii="Palatino Linotype" w:hAnsi="Palatino Linotype"/>
          <w:bCs/>
          <w:color w:val="000000"/>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 xml:space="preserve">$E) </w:t>
      </w:r>
      <w:r w:rsidRPr="00B31188">
        <w:rPr>
          <w:rFonts w:ascii="Palatino Linotype" w:hAnsi="Palatino Linotype"/>
          <w:sz w:val="28"/>
          <w:szCs w:val="28"/>
          <w:lang w:val="tg-Cyrl-TJ"/>
        </w:rPr>
        <w:t>«Зод-ул-мусофирин»</w:t>
      </w:r>
      <w:r w:rsidRPr="00B31188">
        <w:rPr>
          <w:rFonts w:ascii="Palatino Linotype" w:hAnsi="Palatino Linotype"/>
          <w:bCs/>
          <w:color w:val="000000"/>
          <w:sz w:val="28"/>
          <w:szCs w:val="28"/>
          <w:lang w:val="tg-Cyrl-TJ"/>
        </w:rPr>
        <w:t>;</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Pr>
          <w:rFonts w:ascii="Palatino Linotype" w:hAnsi="Palatino Linotype"/>
          <w:bCs/>
          <w:color w:val="000000"/>
          <w:sz w:val="28"/>
          <w:szCs w:val="28"/>
          <w:lang w:val="tg-Cyrl-TJ"/>
        </w:rPr>
        <w:t>@172.</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Ибни Халдун дар кадом мадраса таълимӣ илм додааст?</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$A) Мадрасаи «Убайдуллохон»;</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$B) «Макотиби Олӣ»;</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$C) «Ҷурҷом»;</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$D) «Низомия»;</w:t>
      </w:r>
    </w:p>
    <w:p w:rsidR="007504A2" w:rsidRPr="00B31188" w:rsidRDefault="007504A2" w:rsidP="005C4721">
      <w:pPr>
        <w:spacing w:after="0" w:line="240" w:lineRule="auto"/>
        <w:jc w:val="both"/>
        <w:rPr>
          <w:rFonts w:ascii="Palatino Linotype" w:hAnsi="Palatino Linotype"/>
          <w:bCs/>
          <w:color w:val="000000"/>
          <w:sz w:val="28"/>
          <w:szCs w:val="28"/>
          <w:lang w:val="tg-Cyrl-TJ"/>
        </w:rPr>
      </w:pPr>
      <w:r w:rsidRPr="00B31188">
        <w:rPr>
          <w:rFonts w:ascii="Palatino Linotype" w:hAnsi="Palatino Linotype"/>
          <w:bCs/>
          <w:color w:val="000000"/>
          <w:sz w:val="28"/>
          <w:szCs w:val="28"/>
          <w:lang w:val="tg-Cyrl-TJ"/>
        </w:rPr>
        <w:t>$E) «Ал-Азҳар»;</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@173.</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Халдун дар мадрасаи «Ал-Азҳар» кадом фаннро таълим медод?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уқуқи байналмилалӣ;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уқуқи ҷиноятӣ;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уқуқи иҷтимоӣ;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уқуқи ислом;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Ҳ</w:t>
      </w:r>
      <w:r w:rsidRPr="00B31188">
        <w:rPr>
          <w:rFonts w:ascii="Palatino Linotype" w:hAnsi="Palatino Linotype"/>
          <w:bCs/>
          <w:color w:val="000000"/>
          <w:sz w:val="28"/>
          <w:szCs w:val="28"/>
        </w:rPr>
        <w:t>уқуқи шаҳрвандӣ;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@174.</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Ибни Туфайл одамро аз мадди назар гузаронида баъзе ҷиҳатҳои ӯро ба чи монанд кардааст?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 табиат, ҷирмҳои осмонӣ ва ашёҳои заминӣ;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 қонуни инкишоф ва тарзи ҳаёти ҷангал;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 ҳеҷ кас, танҳо ба одам;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 организми зинда;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Б</w:t>
      </w:r>
      <w:r w:rsidRPr="00B31188">
        <w:rPr>
          <w:rFonts w:ascii="Palatino Linotype" w:hAnsi="Palatino Linotype"/>
          <w:bCs/>
          <w:color w:val="000000"/>
          <w:sz w:val="28"/>
          <w:szCs w:val="28"/>
        </w:rPr>
        <w:t>а ҳайвонот, ҷирмҳои осмонӣ ва ба Худо монанд мекунад;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@175.</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Ин суханҳо ба кадом мутафаккир та</w:t>
      </w:r>
      <w:r w:rsidRPr="00B31188">
        <w:rPr>
          <w:rFonts w:ascii="Palatino Linotype" w:hAnsi="Palatino Linotype"/>
          <w:bCs/>
          <w:color w:val="000000"/>
          <w:sz w:val="28"/>
          <w:szCs w:val="28"/>
          <w:lang w:val="tg-Cyrl-TJ"/>
        </w:rPr>
        <w:t>ал</w:t>
      </w:r>
      <w:r w:rsidRPr="00B31188">
        <w:rPr>
          <w:rFonts w:ascii="Palatino Linotype" w:hAnsi="Palatino Linotype"/>
          <w:bCs/>
          <w:color w:val="000000"/>
          <w:sz w:val="28"/>
          <w:szCs w:val="28"/>
        </w:rPr>
        <w:t>луқ дорад «Одаму ҳайвон тамоман бо мақсадҳои гуногун офарида шуда, ба ӯҳдаи ҳар кадом вазифаҳои хос ҳавола гардидаанд»?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Ибни Сино;</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Ибни Рушд;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Ибни Туфайл;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Ибни Халдун;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Ибни Боҷа;</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@176.</w:t>
      </w:r>
      <w:r w:rsidRPr="00B31188">
        <w:rPr>
          <w:rFonts w:ascii="Palatino Linotype" w:hAnsi="Palatino Linotype"/>
          <w:bCs/>
          <w:color w:val="000000"/>
          <w:sz w:val="28"/>
          <w:szCs w:val="28"/>
        </w:rPr>
        <w:t xml:space="preserve"> </w:t>
      </w:r>
    </w:p>
    <w:p w:rsidR="007504A2" w:rsidRPr="00B31188" w:rsidRDefault="007504A2" w:rsidP="0053368B">
      <w:pPr>
        <w:spacing w:after="0" w:line="240" w:lineRule="auto"/>
        <w:jc w:val="both"/>
        <w:rPr>
          <w:rFonts w:ascii="Palatino Linotype" w:hAnsi="Palatino Linotype"/>
          <w:sz w:val="28"/>
          <w:szCs w:val="28"/>
        </w:rPr>
      </w:pPr>
      <w:r w:rsidRPr="00B31188">
        <w:rPr>
          <w:rFonts w:ascii="Palatino Linotype" w:hAnsi="Palatino Linotype"/>
          <w:sz w:val="28"/>
          <w:szCs w:val="28"/>
        </w:rPr>
        <w:t>Дар ҷаҳон тарафдорони кадом дин зиёданд?</w:t>
      </w:r>
    </w:p>
    <w:p w:rsidR="007504A2" w:rsidRPr="00B31188" w:rsidRDefault="007504A2" w:rsidP="0053368B">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A</w:t>
      </w:r>
      <w:r w:rsidRPr="00B31188">
        <w:rPr>
          <w:rFonts w:ascii="Palatino Linotype" w:hAnsi="Palatino Linotype"/>
          <w:bCs/>
          <w:sz w:val="28"/>
          <w:szCs w:val="28"/>
        </w:rPr>
        <w:t xml:space="preserve">) </w:t>
      </w:r>
      <w:r w:rsidRPr="00B31188">
        <w:rPr>
          <w:rFonts w:ascii="Palatino Linotype" w:hAnsi="Palatino Linotype"/>
          <w:sz w:val="28"/>
          <w:szCs w:val="28"/>
        </w:rPr>
        <w:t>Масеҳия</w:t>
      </w:r>
      <w:r w:rsidRPr="00B31188">
        <w:rPr>
          <w:rFonts w:ascii="Palatino Linotype" w:hAnsi="Palatino Linotype"/>
          <w:bCs/>
          <w:sz w:val="28"/>
          <w:szCs w:val="28"/>
        </w:rPr>
        <w:t>;</w:t>
      </w:r>
    </w:p>
    <w:p w:rsidR="007504A2" w:rsidRPr="00B31188" w:rsidRDefault="007504A2" w:rsidP="0053368B">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B</w:t>
      </w:r>
      <w:r w:rsidRPr="00B31188">
        <w:rPr>
          <w:rFonts w:ascii="Palatino Linotype" w:hAnsi="Palatino Linotype"/>
          <w:bCs/>
          <w:sz w:val="28"/>
          <w:szCs w:val="28"/>
        </w:rPr>
        <w:t xml:space="preserve">) </w:t>
      </w:r>
      <w:r w:rsidRPr="00B31188">
        <w:rPr>
          <w:rFonts w:ascii="Palatino Linotype" w:hAnsi="Palatino Linotype"/>
          <w:sz w:val="28"/>
          <w:szCs w:val="28"/>
        </w:rPr>
        <w:t>Маздакия</w:t>
      </w:r>
      <w:r w:rsidRPr="00B31188">
        <w:rPr>
          <w:rFonts w:ascii="Palatino Linotype" w:hAnsi="Palatino Linotype"/>
          <w:bCs/>
          <w:sz w:val="28"/>
          <w:szCs w:val="28"/>
        </w:rPr>
        <w:t>;</w:t>
      </w:r>
    </w:p>
    <w:p w:rsidR="007504A2" w:rsidRPr="00B31188" w:rsidRDefault="007504A2" w:rsidP="0053368B">
      <w:pPr>
        <w:spacing w:after="0" w:line="240" w:lineRule="auto"/>
        <w:jc w:val="both"/>
        <w:rPr>
          <w:rFonts w:ascii="Palatino Linotype" w:hAnsi="Palatino Linotype"/>
          <w:bCs/>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C</w:t>
      </w:r>
      <w:r w:rsidRPr="00B31188">
        <w:rPr>
          <w:rFonts w:ascii="Palatino Linotype" w:hAnsi="Palatino Linotype"/>
          <w:bCs/>
          <w:sz w:val="28"/>
          <w:szCs w:val="28"/>
        </w:rPr>
        <w:t xml:space="preserve">) </w:t>
      </w:r>
      <w:r w:rsidRPr="00B31188">
        <w:rPr>
          <w:rFonts w:ascii="Palatino Linotype" w:hAnsi="Palatino Linotype"/>
          <w:sz w:val="28"/>
          <w:szCs w:val="28"/>
        </w:rPr>
        <w:t>Будоия</w:t>
      </w:r>
      <w:r w:rsidRPr="00B31188">
        <w:rPr>
          <w:rFonts w:ascii="Palatino Linotype" w:hAnsi="Palatino Linotype"/>
          <w:bCs/>
          <w:sz w:val="28"/>
          <w:szCs w:val="28"/>
        </w:rPr>
        <w:t>;</w:t>
      </w:r>
    </w:p>
    <w:p w:rsidR="007504A2" w:rsidRPr="00B31188" w:rsidRDefault="007504A2" w:rsidP="0053368B">
      <w:pPr>
        <w:spacing w:after="0" w:line="240" w:lineRule="auto"/>
        <w:jc w:val="both"/>
        <w:rPr>
          <w:rFonts w:ascii="Palatino Linotype" w:hAnsi="Palatino Linotype"/>
          <w:bCs/>
          <w:sz w:val="28"/>
          <w:szCs w:val="28"/>
        </w:rPr>
      </w:pPr>
      <w:r w:rsidRPr="00B31188">
        <w:rPr>
          <w:rFonts w:ascii="Palatino Linotype" w:hAnsi="Palatino Linotype"/>
          <w:bCs/>
          <w:sz w:val="28"/>
          <w:szCs w:val="28"/>
        </w:rPr>
        <w:t xml:space="preserve">$D) </w:t>
      </w:r>
      <w:r w:rsidRPr="00B31188">
        <w:rPr>
          <w:rFonts w:ascii="Palatino Linotype" w:hAnsi="Palatino Linotype"/>
          <w:sz w:val="28"/>
          <w:szCs w:val="28"/>
        </w:rPr>
        <w:t>Ислом</w:t>
      </w:r>
      <w:r w:rsidRPr="00B31188">
        <w:rPr>
          <w:rFonts w:ascii="Palatino Linotype" w:hAnsi="Palatino Linotype"/>
          <w:bCs/>
          <w:sz w:val="28"/>
          <w:szCs w:val="28"/>
        </w:rPr>
        <w:t>;</w:t>
      </w:r>
    </w:p>
    <w:p w:rsidR="007504A2" w:rsidRPr="00B31188" w:rsidRDefault="007504A2" w:rsidP="0053368B">
      <w:pPr>
        <w:spacing w:after="0" w:line="240" w:lineRule="auto"/>
        <w:jc w:val="both"/>
        <w:rPr>
          <w:rFonts w:ascii="Palatino Linotype" w:hAnsi="Palatino Linotype"/>
          <w:bCs/>
          <w:color w:val="000000"/>
          <w:sz w:val="28"/>
          <w:szCs w:val="28"/>
        </w:rPr>
      </w:pPr>
      <w:r w:rsidRPr="00B31188">
        <w:rPr>
          <w:rFonts w:ascii="Palatino Linotype" w:hAnsi="Palatino Linotype"/>
          <w:bCs/>
          <w:sz w:val="28"/>
          <w:szCs w:val="28"/>
        </w:rPr>
        <w:t>$</w:t>
      </w:r>
      <w:r w:rsidRPr="00B31188">
        <w:rPr>
          <w:rFonts w:ascii="Palatino Linotype" w:hAnsi="Palatino Linotype"/>
          <w:bCs/>
          <w:sz w:val="28"/>
          <w:szCs w:val="28"/>
          <w:lang w:val="en-US"/>
        </w:rPr>
        <w:t>E</w:t>
      </w:r>
      <w:r w:rsidRPr="00B31188">
        <w:rPr>
          <w:rFonts w:ascii="Palatino Linotype" w:hAnsi="Palatino Linotype"/>
          <w:bCs/>
          <w:sz w:val="28"/>
          <w:szCs w:val="28"/>
        </w:rPr>
        <w:t xml:space="preserve">) </w:t>
      </w:r>
      <w:r w:rsidRPr="00B31188">
        <w:rPr>
          <w:rFonts w:ascii="Palatino Linotype" w:hAnsi="Palatino Linotype"/>
          <w:sz w:val="28"/>
          <w:szCs w:val="28"/>
        </w:rPr>
        <w:t>Зардуштия</w:t>
      </w:r>
      <w:r w:rsidRPr="00B31188">
        <w:rPr>
          <w:rFonts w:ascii="Palatino Linotype" w:hAnsi="Palatino Linotype"/>
          <w:bCs/>
          <w:sz w:val="28"/>
          <w:szCs w:val="28"/>
        </w:rPr>
        <w:t>;</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@177.</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Абдураҳмони Ҷомӣ шоир ва мутафаккири асри чанд мебошад?</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$A) XVII;</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$B) XVI;</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$C) XIV;</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$D) XIII;</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$E) XV;</w:t>
      </w:r>
    </w:p>
    <w:p w:rsidR="007504A2" w:rsidRPr="00B31188" w:rsidRDefault="007504A2" w:rsidP="005C4721">
      <w:pPr>
        <w:spacing w:after="0" w:line="240" w:lineRule="auto"/>
        <w:jc w:val="both"/>
        <w:rPr>
          <w:rFonts w:ascii="Palatino Linotype" w:hAnsi="Palatino Linotype"/>
          <w:bCs/>
          <w:color w:val="000000"/>
          <w:sz w:val="28"/>
          <w:szCs w:val="28"/>
          <w:lang w:val="en-US"/>
        </w:rPr>
      </w:pPr>
      <w:r>
        <w:rPr>
          <w:rFonts w:ascii="Palatino Linotype" w:hAnsi="Palatino Linotype"/>
          <w:bCs/>
          <w:color w:val="000000"/>
          <w:sz w:val="28"/>
          <w:szCs w:val="28"/>
          <w:lang w:val="en-US"/>
        </w:rPr>
        <w:t>@178.</w:t>
      </w:r>
      <w:r w:rsidRPr="00B31188">
        <w:rPr>
          <w:rFonts w:ascii="Palatino Linotype" w:hAnsi="Palatino Linotype"/>
          <w:bCs/>
          <w:color w:val="000000"/>
          <w:sz w:val="28"/>
          <w:szCs w:val="28"/>
          <w:lang w:val="en-US"/>
        </w:rPr>
        <w:t xml:space="preserve"> </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rPr>
        <w:t>А</w:t>
      </w:r>
      <w:r w:rsidRPr="00B31188">
        <w:rPr>
          <w:rFonts w:ascii="Palatino Linotype" w:hAnsi="Palatino Linotype"/>
          <w:bCs/>
          <w:color w:val="000000"/>
          <w:sz w:val="28"/>
          <w:szCs w:val="28"/>
          <w:lang w:val="en-US"/>
        </w:rPr>
        <w:t>.</w:t>
      </w:r>
      <w:r w:rsidRPr="00B31188">
        <w:rPr>
          <w:rFonts w:ascii="Palatino Linotype" w:hAnsi="Palatino Linotype"/>
          <w:bCs/>
          <w:color w:val="000000"/>
          <w:sz w:val="28"/>
          <w:szCs w:val="28"/>
        </w:rPr>
        <w:t>Ҷомӣ</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дар</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асарҳояш</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кадом</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масъалаҳоро</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дида</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баромада</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аст</w:t>
      </w:r>
      <w:r w:rsidRPr="00B31188">
        <w:rPr>
          <w:rFonts w:ascii="Palatino Linotype" w:hAnsi="Palatino Linotype"/>
          <w:bCs/>
          <w:color w:val="000000"/>
          <w:sz w:val="28"/>
          <w:szCs w:val="28"/>
          <w:lang w:val="en-US"/>
        </w:rPr>
        <w:t>?</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 xml:space="preserve">$A)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w:t>
      </w:r>
      <w:r w:rsidRPr="00B31188">
        <w:rPr>
          <w:rFonts w:ascii="Palatino Linotype" w:hAnsi="Palatino Linotype"/>
          <w:bCs/>
          <w:color w:val="000000"/>
          <w:sz w:val="28"/>
          <w:szCs w:val="28"/>
          <w:lang w:val="tg-Cyrl-TJ"/>
        </w:rPr>
        <w:t>ъ</w:t>
      </w:r>
      <w:r w:rsidRPr="00B31188">
        <w:rPr>
          <w:rFonts w:ascii="Palatino Linotype" w:hAnsi="Palatino Linotype"/>
          <w:bCs/>
          <w:color w:val="000000"/>
          <w:sz w:val="28"/>
          <w:szCs w:val="28"/>
        </w:rPr>
        <w:t>алаидинӣ</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фарҳангӣ</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маишӣ</w:t>
      </w:r>
      <w:r w:rsidRPr="00B31188">
        <w:rPr>
          <w:rFonts w:ascii="Palatino Linotype" w:hAnsi="Palatino Linotype"/>
          <w:bCs/>
          <w:color w:val="000000"/>
          <w:sz w:val="28"/>
          <w:szCs w:val="28"/>
          <w:lang w:val="en-US"/>
        </w:rPr>
        <w:t>;</w:t>
      </w:r>
    </w:p>
    <w:p w:rsidR="007504A2" w:rsidRPr="00B31188" w:rsidRDefault="007504A2" w:rsidP="005C4721">
      <w:pPr>
        <w:spacing w:after="0" w:line="240" w:lineRule="auto"/>
        <w:jc w:val="both"/>
        <w:rPr>
          <w:rFonts w:ascii="Palatino Linotype" w:hAnsi="Palatino Linotype"/>
          <w:bCs/>
          <w:color w:val="000000"/>
          <w:sz w:val="28"/>
          <w:szCs w:val="28"/>
          <w:lang w:val="en-US"/>
        </w:rPr>
      </w:pPr>
      <w:r w:rsidRPr="00B31188">
        <w:rPr>
          <w:rFonts w:ascii="Palatino Linotype" w:hAnsi="Palatino Linotype"/>
          <w:bCs/>
          <w:color w:val="000000"/>
          <w:sz w:val="28"/>
          <w:szCs w:val="28"/>
          <w:lang w:val="en-US"/>
        </w:rPr>
        <w:t xml:space="preserve">$B) </w:t>
      </w:r>
      <w:r w:rsidRPr="00B31188">
        <w:rPr>
          <w:rFonts w:ascii="Palatino Linotype" w:hAnsi="Palatino Linotype"/>
          <w:bCs/>
          <w:color w:val="000000"/>
          <w:sz w:val="28"/>
          <w:szCs w:val="28"/>
          <w:lang w:val="tg-Cyrl-TJ"/>
        </w:rPr>
        <w:t>Я</w:t>
      </w:r>
      <w:r w:rsidRPr="00B31188">
        <w:rPr>
          <w:rFonts w:ascii="Palatino Linotype" w:hAnsi="Palatino Linotype"/>
          <w:bCs/>
          <w:color w:val="000000"/>
          <w:sz w:val="28"/>
          <w:szCs w:val="28"/>
        </w:rPr>
        <w:t>гон</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ма</w:t>
      </w:r>
      <w:r w:rsidRPr="00B31188">
        <w:rPr>
          <w:rFonts w:ascii="Palatino Linotype" w:hAnsi="Palatino Linotype"/>
          <w:bCs/>
          <w:color w:val="000000"/>
          <w:sz w:val="28"/>
          <w:szCs w:val="28"/>
          <w:lang w:val="tg-Cyrl-TJ"/>
        </w:rPr>
        <w:t>с</w:t>
      </w:r>
      <w:r w:rsidRPr="00B31188">
        <w:rPr>
          <w:rFonts w:ascii="Palatino Linotype" w:hAnsi="Palatino Linotype"/>
          <w:bCs/>
          <w:color w:val="000000"/>
          <w:sz w:val="28"/>
          <w:szCs w:val="28"/>
        </w:rPr>
        <w:t>ъаларо</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дида</w:t>
      </w:r>
      <w:r w:rsidRPr="00B31188">
        <w:rPr>
          <w:rFonts w:ascii="Palatino Linotype" w:hAnsi="Palatino Linotype"/>
          <w:bCs/>
          <w:color w:val="000000"/>
          <w:sz w:val="28"/>
          <w:szCs w:val="28"/>
          <w:lang w:val="en-US"/>
        </w:rPr>
        <w:t xml:space="preserve"> </w:t>
      </w:r>
      <w:r w:rsidRPr="00B31188">
        <w:rPr>
          <w:rFonts w:ascii="Palatino Linotype" w:hAnsi="Palatino Linotype"/>
          <w:bCs/>
          <w:color w:val="000000"/>
          <w:sz w:val="28"/>
          <w:szCs w:val="28"/>
        </w:rPr>
        <w:t>набаромадааст</w:t>
      </w:r>
      <w:r w:rsidRPr="00B31188">
        <w:rPr>
          <w:rFonts w:ascii="Palatino Linotype" w:hAnsi="Palatino Linotype"/>
          <w:bCs/>
          <w:color w:val="000000"/>
          <w:sz w:val="28"/>
          <w:szCs w:val="28"/>
          <w:lang w:val="en-US"/>
        </w:rPr>
        <w:t>;</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w:t>
      </w:r>
      <w:r w:rsidRPr="00B31188">
        <w:rPr>
          <w:rFonts w:ascii="Palatino Linotype" w:hAnsi="Palatino Linotype"/>
          <w:bCs/>
          <w:color w:val="000000"/>
          <w:sz w:val="28"/>
          <w:szCs w:val="28"/>
          <w:lang w:val="tg-Cyrl-TJ"/>
        </w:rPr>
        <w:t>ъ</w:t>
      </w:r>
      <w:r w:rsidRPr="00B31188">
        <w:rPr>
          <w:rFonts w:ascii="Palatino Linotype" w:hAnsi="Palatino Linotype"/>
          <w:bCs/>
          <w:color w:val="000000"/>
          <w:sz w:val="28"/>
          <w:szCs w:val="28"/>
        </w:rPr>
        <w:t>алаҳои дохили ва берунии давлат;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М</w:t>
      </w:r>
      <w:r w:rsidRPr="00B31188">
        <w:rPr>
          <w:rFonts w:ascii="Palatino Linotype" w:hAnsi="Palatino Linotype"/>
          <w:bCs/>
          <w:color w:val="000000"/>
          <w:sz w:val="28"/>
          <w:szCs w:val="28"/>
        </w:rPr>
        <w:t>асълаҳои ми</w:t>
      </w:r>
      <w:r w:rsidRPr="00B31188">
        <w:rPr>
          <w:rFonts w:ascii="Palatino Linotype" w:hAnsi="Palatino Linotype"/>
          <w:bCs/>
          <w:color w:val="000000"/>
          <w:sz w:val="28"/>
          <w:szCs w:val="28"/>
          <w:lang w:val="tg-Cyrl-TJ"/>
        </w:rPr>
        <w:t>л</w:t>
      </w:r>
      <w:r w:rsidRPr="00B31188">
        <w:rPr>
          <w:rFonts w:ascii="Palatino Linotype" w:hAnsi="Palatino Linotype"/>
          <w:bCs/>
          <w:color w:val="000000"/>
          <w:sz w:val="28"/>
          <w:szCs w:val="28"/>
        </w:rPr>
        <w:t>ли ҳудудӣ;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А</w:t>
      </w:r>
      <w:r w:rsidRPr="00B31188">
        <w:rPr>
          <w:rFonts w:ascii="Palatino Linotype" w:hAnsi="Palatino Linotype"/>
          <w:bCs/>
          <w:color w:val="000000"/>
          <w:sz w:val="28"/>
          <w:szCs w:val="28"/>
        </w:rPr>
        <w:t>хлоқу одоб, фалсафаӣ ва эстетикӣ, масъалаҳои ҷамиятию сиёсӣ;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@179.</w:t>
      </w:r>
      <w:r w:rsidRPr="00B31188">
        <w:rPr>
          <w:rFonts w:ascii="Palatino Linotype" w:hAnsi="Palatino Linotype"/>
          <w:bCs/>
          <w:color w:val="000000"/>
          <w:sz w:val="28"/>
          <w:szCs w:val="28"/>
        </w:rPr>
        <w:t xml:space="preserve"> </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Ин ақидаи кадом мутафаккир аст «Давлат ва ҳокими мамлакат вазифадоранд, ки дар бораи зебоӣ ва ободии мамлакат мунтазам ғамхори намоянд»?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Носири Хисрав;</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Алишери Навоӣ;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Низоми Ғанҷавӣ;</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Маликкушуаро Баҳор;</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Садриддин Айнӣ;</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@180.</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Алишерӣ Навоӣ оиди пайдоиши давлат чӣ ақида дошт?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авлат барои он пайдо мешавад, ки хаторҳои ҷомеаро пешгири кунад, ҳаёти солими одамонро таъмин намояд, онҳое ки мардумро ғорат карда, мамлакатро ба харобӣ меоваранд, ба ҷавобгарӣ кашида ва аҳолиро дар рӯҳи бошарафонаи инсондӯстӣ тарбия намояд;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авлат ин машинаест, ки як синф аз болои синфи дигар ҳукмрон 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авлат барои он пайдо мешавад, ки ҳамаи одамон хушбахтона зиндагӣ намоянд;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авлат барои танҳо сарватмандон ва ҳокимон;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bCs/>
          <w:color w:val="000000"/>
          <w:sz w:val="28"/>
          <w:szCs w:val="28"/>
          <w:lang w:val="tg-Cyrl-TJ"/>
        </w:rPr>
        <w:t>Д</w:t>
      </w:r>
      <w:r w:rsidRPr="00B31188">
        <w:rPr>
          <w:rFonts w:ascii="Palatino Linotype" w:hAnsi="Palatino Linotype"/>
          <w:bCs/>
          <w:color w:val="000000"/>
          <w:sz w:val="28"/>
          <w:szCs w:val="28"/>
        </w:rPr>
        <w:t>авлат барои он пайдо мешавад, ки хаторҳои ҷомеаро пешгири кунад ва рӯҳи бошарафонаи инсондӯстӣ тарбия намояд;</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@181.</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Алишерӣ Навоӣ «шоҳ»-ро ба кӣ ва «халқ»-ро ба чӣ шабеҳ додаст?</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«шоҳ»-ро ба гург ва «халқ»-ро ба тӯъма;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«шоҳ»-ро ба сарвари гӯсфандон ва «халқ»-ро ба шубон;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«шоҳ»-ро ба порахӯр ва «халқ»-ро ба порадиҳанда;</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«шоҳ»-золим ва «халқ»-олим;</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«шоҳ»-ро ба шубон ва «халқ»-ро ба рамаи гӯсфандон;</w:t>
      </w:r>
    </w:p>
    <w:p w:rsidR="007504A2" w:rsidRPr="00B31188" w:rsidRDefault="007504A2" w:rsidP="005C4721">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@182.</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Асарҳои Алишерӣ Навоиро нишон диҳед?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"Донишнома", "Рисолаи нафс ", "Саламон ва Абсол", "Фирузнома", "Тадбири манзил";</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«Мақосид ал-фалосифа», «Ал-Мустазҳирӣ», «Ал-Иқтисод фи эътиқод»;</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$C) «Таҳофут – ул – фалосифа», «Эҳё – ул – улум аддин», «Ахлоқ»;</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«Садди Искандарӣ», «Изтироби муслимин», «Дилҳои ошиқ», «Чор девон»;</w:t>
      </w:r>
    </w:p>
    <w:p w:rsidR="007504A2" w:rsidRPr="00B31188" w:rsidRDefault="007504A2" w:rsidP="005C4721">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Донишнома;</w:t>
      </w:r>
    </w:p>
    <w:p w:rsidR="007504A2" w:rsidRPr="00B31188" w:rsidRDefault="007504A2" w:rsidP="007A16ED">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@183.</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Мувофи</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и асотир, бисёр ва</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 xml:space="preserve">т дар офаридани олам ва инсон асосгузорони авлод, </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авм ва хал</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ият иштироки к</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дар назар дошта мешуд?</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Синф</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 таба</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а</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Ташкилот</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Гур</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ои этник</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Дугоник</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 экизак</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Гур</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ои касб</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@184.</w:t>
      </w:r>
      <w:r w:rsidRPr="00B31188">
        <w:rPr>
          <w:rFonts w:ascii="Palatino Linotype" w:hAnsi="Palatino Linotype"/>
          <w:sz w:val="28"/>
          <w:szCs w:val="28"/>
          <w:lang w:eastAsia="ru-RU"/>
        </w:rPr>
        <w:t xml:space="preserve"> </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Аз р</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и ну</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таи назари М. Вебер дар таърихи инсоният ба кадом намуд</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 xml:space="preserve">о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 xml:space="preserve">окимиятро </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удо кардан мумкин аст?</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Давлат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тимо</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дин</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Харазматик</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анъанав</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легал</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Таркиб</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содда, Функтсионал</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Ояндабии, танзимнамо</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Гур</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ои сиёсӣ;</w:t>
      </w:r>
    </w:p>
    <w:p w:rsidR="007504A2" w:rsidRPr="00B31188" w:rsidRDefault="007504A2" w:rsidP="007A16ED">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@185.</w:t>
      </w:r>
      <w:r w:rsidRPr="00B31188">
        <w:rPr>
          <w:rFonts w:ascii="Palatino Linotype" w:hAnsi="Palatino Linotype"/>
          <w:sz w:val="28"/>
          <w:szCs w:val="28"/>
          <w:lang w:eastAsia="ru-RU"/>
        </w:rPr>
        <w:t xml:space="preserve"> </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Умуман 3-4 намуди муносибат</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ои давлатию дин</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ву</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уд доранд. Кадоме аз он</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 бо сохтори сиёсию давлат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ва динию калисои ало</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аи зич дорад?</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Либерал</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Атеист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Клерикл</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Идеолог</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Ноустувор</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@186.</w:t>
      </w:r>
      <w:r w:rsidRPr="00B31188">
        <w:rPr>
          <w:rFonts w:ascii="Palatino Linotype" w:hAnsi="Palatino Linotype"/>
          <w:sz w:val="28"/>
          <w:szCs w:val="28"/>
          <w:lang w:eastAsia="ru-RU"/>
        </w:rPr>
        <w:t xml:space="preserve"> </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Дар давраи Иттифо</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и Советӣ кадом намуди муносибат</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ои давлатию дин</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на</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ши му</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имро мебозид?</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Идеолог</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Клерикал</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Ноустувор</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Либерал</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Атеист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@187.</w:t>
      </w:r>
      <w:r w:rsidRPr="00B31188">
        <w:rPr>
          <w:rFonts w:ascii="Palatino Linotype" w:hAnsi="Palatino Linotype"/>
          <w:sz w:val="28"/>
          <w:szCs w:val="28"/>
          <w:lang w:eastAsia="ru-RU"/>
        </w:rPr>
        <w:t xml:space="preserve"> </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 xml:space="preserve">Соли 2001 дар кадом давлат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у</w:t>
      </w:r>
      <w:r w:rsidRPr="00B31188">
        <w:rPr>
          <w:rFonts w:ascii="Palatino Linotype" w:hAnsi="Palatino Linotype" w:cs="Cambria"/>
          <w:sz w:val="28"/>
          <w:szCs w:val="28"/>
          <w:lang w:eastAsia="ru-RU"/>
        </w:rPr>
        <w:t>ҷҷ</w:t>
      </w:r>
      <w:r w:rsidRPr="00B31188">
        <w:rPr>
          <w:rFonts w:ascii="Palatino Linotype" w:hAnsi="Palatino Linotype"/>
          <w:sz w:val="28"/>
          <w:szCs w:val="28"/>
          <w:lang w:eastAsia="ru-RU"/>
        </w:rPr>
        <w:t>ати расм</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бо номи «Ма</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м</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 xml:space="preserve">и </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оида</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ои асосии барномаи мусулмонони Русия» ба чоп расидааст?</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То</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икистон;</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Аф</w:t>
      </w:r>
      <w:r w:rsidRPr="00B31188">
        <w:rPr>
          <w:rFonts w:ascii="Palatino Linotype" w:hAnsi="Palatino Linotype" w:cs="Cambria"/>
          <w:sz w:val="28"/>
          <w:szCs w:val="28"/>
          <w:lang w:eastAsia="ru-RU"/>
        </w:rPr>
        <w:t>ғ</w:t>
      </w:r>
      <w:r w:rsidRPr="00B31188">
        <w:rPr>
          <w:rFonts w:ascii="Palatino Linotype" w:hAnsi="Palatino Linotype"/>
          <w:sz w:val="28"/>
          <w:szCs w:val="28"/>
          <w:lang w:eastAsia="ru-RU"/>
        </w:rPr>
        <w:t>онистон;</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Украина;</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Россия;</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Беларусия;</w:t>
      </w:r>
    </w:p>
    <w:p w:rsidR="007504A2" w:rsidRPr="00B31188" w:rsidRDefault="007504A2" w:rsidP="007A16ED">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@188.</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Дар То</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 xml:space="preserve">икистон оиди дин ва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окимияти сиёс</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кадом амсила ву</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уд дорад?</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Теракт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окимияти сиёс дасти р</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ониён мебошад);</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Дуняв</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демократ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Тоталитар</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(сохти сиёсиес, ки дар он давлатро як гур</w:t>
      </w:r>
      <w:r w:rsidRPr="00B31188">
        <w:rPr>
          <w:rFonts w:ascii="Palatino Linotype" w:hAnsi="Palatino Linotype" w:cs="Cambria"/>
          <w:sz w:val="28"/>
          <w:szCs w:val="28"/>
          <w:lang w:eastAsia="ru-RU"/>
        </w:rPr>
        <w:t>ӯҳ</w:t>
      </w:r>
      <w:r w:rsidRPr="00B31188">
        <w:rPr>
          <w:rFonts w:ascii="Palatino Linotype" w:hAnsi="Palatino Linotype"/>
          <w:sz w:val="28"/>
          <w:szCs w:val="28"/>
          <w:lang w:eastAsia="ru-RU"/>
        </w:rPr>
        <w:t xml:space="preserve"> одамон ба даст мегиранд);</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Реформатсион</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Капиталист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Pr>
          <w:rFonts w:ascii="Palatino Linotype" w:hAnsi="Palatino Linotype"/>
          <w:sz w:val="28"/>
          <w:szCs w:val="28"/>
          <w:lang w:eastAsia="ru-RU"/>
        </w:rPr>
        <w:t>@189.</w:t>
      </w:r>
      <w:r w:rsidRPr="00B31188">
        <w:rPr>
          <w:rFonts w:ascii="Palatino Linotype" w:hAnsi="Palatino Linotype"/>
          <w:sz w:val="28"/>
          <w:szCs w:val="28"/>
          <w:lang w:eastAsia="ru-RU"/>
        </w:rPr>
        <w:t xml:space="preserve"> </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Меъёр</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ои дин</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аз р</w:t>
      </w:r>
      <w:r w:rsidRPr="00B31188">
        <w:rPr>
          <w:rFonts w:ascii="Palatino Linotype" w:hAnsi="Palatino Linotype" w:cs="Cambria"/>
          <w:sz w:val="28"/>
          <w:szCs w:val="28"/>
          <w:lang w:eastAsia="ru-RU"/>
        </w:rPr>
        <w:t>ӯ</w:t>
      </w:r>
      <w:r w:rsidRPr="00B31188">
        <w:rPr>
          <w:rFonts w:ascii="Palatino Linotype" w:hAnsi="Palatino Linotype"/>
          <w:sz w:val="28"/>
          <w:szCs w:val="28"/>
          <w:lang w:eastAsia="ru-RU"/>
        </w:rPr>
        <w:t>и хусусият</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ои и</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тимо</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метавонад ба ду гур</w:t>
      </w:r>
      <w:r w:rsidRPr="00B31188">
        <w:rPr>
          <w:rFonts w:ascii="Palatino Linotype" w:hAnsi="Palatino Linotype" w:cs="Cambria"/>
          <w:sz w:val="28"/>
          <w:szCs w:val="28"/>
          <w:lang w:eastAsia="ru-RU"/>
        </w:rPr>
        <w:t>ӯҳҷ</w:t>
      </w:r>
      <w:r w:rsidRPr="00B31188">
        <w:rPr>
          <w:rFonts w:ascii="Palatino Linotype" w:hAnsi="Palatino Linotype"/>
          <w:sz w:val="28"/>
          <w:szCs w:val="28"/>
          <w:lang w:eastAsia="ru-RU"/>
        </w:rPr>
        <w:t>удо шаванд, он</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 кадом</w:t>
      </w:r>
      <w:r w:rsidRPr="00B31188">
        <w:rPr>
          <w:rFonts w:ascii="Palatino Linotype" w:hAnsi="Palatino Linotype" w:cs="Cambria"/>
          <w:sz w:val="28"/>
          <w:szCs w:val="28"/>
          <w:lang w:eastAsia="ru-RU"/>
        </w:rPr>
        <w:t>ҳ</w:t>
      </w:r>
      <w:r w:rsidRPr="00B31188">
        <w:rPr>
          <w:rFonts w:ascii="Palatino Linotype" w:hAnsi="Palatino Linotype"/>
          <w:sz w:val="28"/>
          <w:szCs w:val="28"/>
          <w:lang w:eastAsia="ru-RU"/>
        </w:rPr>
        <w:t>оянд?</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$A) Биолог</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ва теолог</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$B) Сиёс</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ва и</w:t>
      </w:r>
      <w:r w:rsidRPr="00B31188">
        <w:rPr>
          <w:rFonts w:ascii="Palatino Linotype" w:hAnsi="Palatino Linotype" w:cs="Cambria"/>
          <w:sz w:val="28"/>
          <w:szCs w:val="28"/>
          <w:lang w:eastAsia="ru-RU"/>
        </w:rPr>
        <w:t>қ</w:t>
      </w:r>
      <w:r w:rsidRPr="00B31188">
        <w:rPr>
          <w:rFonts w:ascii="Palatino Linotype" w:hAnsi="Palatino Linotype"/>
          <w:sz w:val="28"/>
          <w:szCs w:val="28"/>
          <w:lang w:eastAsia="ru-RU"/>
        </w:rPr>
        <w:t>тимод</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$C) Умум</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ва шахс</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$D) Давлат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ва </w:t>
      </w:r>
      <w:r w:rsidRPr="00B31188">
        <w:rPr>
          <w:rFonts w:ascii="Palatino Linotype" w:hAnsi="Palatino Linotype" w:cs="Cambria"/>
          <w:sz w:val="28"/>
          <w:szCs w:val="28"/>
          <w:lang w:eastAsia="ru-RU"/>
        </w:rPr>
        <w:t>ҷ</w:t>
      </w:r>
      <w:r w:rsidRPr="00B31188">
        <w:rPr>
          <w:rFonts w:ascii="Palatino Linotype" w:hAnsi="Palatino Linotype"/>
          <w:sz w:val="28"/>
          <w:szCs w:val="28"/>
          <w:lang w:eastAsia="ru-RU"/>
        </w:rPr>
        <w:t>амъият</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7A16ED">
      <w:pPr>
        <w:spacing w:after="0" w:line="240" w:lineRule="auto"/>
        <w:jc w:val="both"/>
        <w:rPr>
          <w:rFonts w:ascii="Palatino Linotype" w:hAnsi="Palatino Linotype"/>
          <w:sz w:val="28"/>
          <w:szCs w:val="28"/>
          <w:lang w:eastAsia="ru-RU"/>
        </w:rPr>
      </w:pPr>
      <w:r w:rsidRPr="00B31188">
        <w:rPr>
          <w:rFonts w:ascii="Palatino Linotype" w:hAnsi="Palatino Linotype"/>
          <w:sz w:val="28"/>
          <w:szCs w:val="28"/>
          <w:lang w:eastAsia="ru-RU"/>
        </w:rPr>
        <w:t>$E) Тарбияв</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 xml:space="preserve"> ва идеолог</w:t>
      </w:r>
      <w:r w:rsidRPr="00B31188">
        <w:rPr>
          <w:rFonts w:ascii="Palatino Linotype" w:hAnsi="Palatino Linotype" w:cs="Cambria"/>
          <w:sz w:val="28"/>
          <w:szCs w:val="28"/>
          <w:lang w:eastAsia="ru-RU"/>
        </w:rPr>
        <w:t>ӣ</w:t>
      </w:r>
      <w:r w:rsidRPr="00B31188">
        <w:rPr>
          <w:rFonts w:ascii="Palatino Linotype" w:hAnsi="Palatino Linotype"/>
          <w:sz w:val="28"/>
          <w:szCs w:val="28"/>
          <w:lang w:eastAsia="ru-RU"/>
        </w:rPr>
        <w:t>;</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@190.</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Асари Николло Макиавелл</w:t>
      </w:r>
      <w:r w:rsidRPr="00B31188">
        <w:rPr>
          <w:rFonts w:ascii="Palatino Linotype" w:hAnsi="Palatino Linotype" w:cs="Cambria"/>
          <w:bCs/>
          <w:color w:val="000000"/>
          <w:sz w:val="28"/>
          <w:szCs w:val="28"/>
        </w:rPr>
        <w:t>ӣ</w:t>
      </w:r>
      <w:r w:rsidRPr="00B31188">
        <w:rPr>
          <w:rFonts w:ascii="Palatino Linotype" w:hAnsi="Palatino Linotype"/>
          <w:bCs/>
          <w:color w:val="000000"/>
          <w:sz w:val="28"/>
          <w:szCs w:val="28"/>
        </w:rPr>
        <w:t xml:space="preserve"> кадом аст?</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оким»;</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bCs/>
          <w:color w:val="000000"/>
          <w:sz w:val="28"/>
          <w:szCs w:val="28"/>
          <w:lang w:val="en-US"/>
        </w:rPr>
        <w:t>B</w:t>
      </w:r>
      <w:r w:rsidRPr="00B31188">
        <w:rPr>
          <w:rFonts w:ascii="Palatino Linotype" w:hAnsi="Palatino Linotype"/>
          <w:bCs/>
          <w:color w:val="000000"/>
          <w:sz w:val="28"/>
          <w:szCs w:val="28"/>
        </w:rPr>
        <w:t xml:space="preserve">) </w:t>
      </w:r>
      <w:r w:rsidRPr="00B31188">
        <w:rPr>
          <w:rFonts w:ascii="Palatino Linotype" w:hAnsi="Palatino Linotype"/>
          <w:color w:val="000000"/>
          <w:sz w:val="28"/>
          <w:szCs w:val="28"/>
        </w:rPr>
        <w:t>«Сиёсат»</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olor w:val="000000"/>
          <w:sz w:val="28"/>
          <w:szCs w:val="28"/>
        </w:rPr>
        <w:t>«Давлат»</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color w:val="000000"/>
          <w:sz w:val="28"/>
          <w:szCs w:val="28"/>
        </w:rPr>
        <w:t>«Худк</w:t>
      </w:r>
      <w:r w:rsidRPr="00B31188">
        <w:rPr>
          <w:rFonts w:ascii="Palatino Linotype" w:hAnsi="Palatino Linotype" w:cs="Cambria"/>
          <w:color w:val="000000"/>
          <w:sz w:val="28"/>
          <w:szCs w:val="28"/>
        </w:rPr>
        <w:t>ӯ</w:t>
      </w:r>
      <w:r w:rsidRPr="00B31188">
        <w:rPr>
          <w:rFonts w:ascii="Palatino Linotype" w:hAnsi="Palatino Linotype"/>
          <w:color w:val="000000"/>
          <w:sz w:val="28"/>
          <w:szCs w:val="28"/>
        </w:rPr>
        <w:t>ш</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«Ахло</w:t>
      </w:r>
      <w:r w:rsidRPr="00B31188">
        <w:rPr>
          <w:rFonts w:ascii="Palatino Linotype" w:hAnsi="Palatino Linotype" w:cs="Cambria"/>
          <w:bCs/>
          <w:color w:val="000000"/>
          <w:sz w:val="28"/>
          <w:szCs w:val="28"/>
        </w:rPr>
        <w:t>қ</w:t>
      </w:r>
      <w:r w:rsidRPr="00B31188">
        <w:rPr>
          <w:rFonts w:ascii="Palatino Linotype" w:hAnsi="Palatino Linotype"/>
          <w:bCs/>
          <w:color w:val="000000"/>
          <w:sz w:val="28"/>
          <w:szCs w:val="28"/>
        </w:rPr>
        <w:t>и протестанти ва р</w:t>
      </w:r>
      <w:r w:rsidRPr="00B31188">
        <w:rPr>
          <w:rFonts w:ascii="Palatino Linotype" w:hAnsi="Palatino Linotype" w:cs="Cambria"/>
          <w:bCs/>
          <w:color w:val="000000"/>
          <w:sz w:val="28"/>
          <w:szCs w:val="28"/>
        </w:rPr>
        <w:t>ӯҳ</w:t>
      </w:r>
      <w:r w:rsidRPr="00B31188">
        <w:rPr>
          <w:rFonts w:ascii="Palatino Linotype" w:hAnsi="Palatino Linotype"/>
          <w:bCs/>
          <w:color w:val="000000"/>
          <w:sz w:val="28"/>
          <w:szCs w:val="28"/>
        </w:rPr>
        <w:t>и капитализм»;</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@191.</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«Хом</w:t>
      </w:r>
      <w:r w:rsidRPr="00B31188">
        <w:rPr>
          <w:rFonts w:ascii="Palatino Linotype" w:hAnsi="Palatino Linotype" w:cs="Cambria"/>
          <w:bCs/>
          <w:color w:val="000000"/>
          <w:sz w:val="28"/>
          <w:szCs w:val="28"/>
        </w:rPr>
        <w:t>ӯ</w:t>
      </w:r>
      <w:r w:rsidRPr="00B31188">
        <w:rPr>
          <w:rFonts w:ascii="Palatino Linotype" w:hAnsi="Palatino Linotype"/>
          <w:bCs/>
          <w:color w:val="000000"/>
          <w:sz w:val="28"/>
          <w:szCs w:val="28"/>
        </w:rPr>
        <w:t>шии морпеч ё гирдоби хом</w:t>
      </w:r>
      <w:r w:rsidRPr="00B31188">
        <w:rPr>
          <w:rFonts w:ascii="Palatino Linotype" w:hAnsi="Palatino Linotype" w:cs="Cambria"/>
          <w:bCs/>
          <w:color w:val="000000"/>
          <w:sz w:val="28"/>
          <w:szCs w:val="28"/>
        </w:rPr>
        <w:t>ӯ</w:t>
      </w:r>
      <w:r w:rsidRPr="00B31188">
        <w:rPr>
          <w:rFonts w:ascii="Palatino Linotype" w:hAnsi="Palatino Linotype"/>
          <w:bCs/>
          <w:color w:val="000000"/>
          <w:sz w:val="28"/>
          <w:szCs w:val="28"/>
        </w:rPr>
        <w:t>ши»назарияи кадом олим аст?</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olor w:val="000000"/>
          <w:sz w:val="28"/>
          <w:szCs w:val="28"/>
        </w:rPr>
        <w:t>Ноел Нойман</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olor w:val="000000"/>
          <w:sz w:val="28"/>
          <w:szCs w:val="28"/>
        </w:rPr>
        <w:t>Ситсерон</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olor w:val="000000"/>
          <w:sz w:val="28"/>
          <w:szCs w:val="28"/>
        </w:rPr>
        <w:t>Э. Дюркгейм</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color w:val="000000"/>
          <w:sz w:val="28"/>
          <w:szCs w:val="28"/>
        </w:rPr>
        <w:t>К. Маркс</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olor w:val="000000"/>
          <w:sz w:val="28"/>
          <w:szCs w:val="28"/>
        </w:rPr>
        <w:t>П. Сорокин</w:t>
      </w:r>
      <w:r w:rsidRPr="00B31188">
        <w:rPr>
          <w:rFonts w:ascii="Palatino Linotype" w:hAnsi="Palatino Linotype"/>
          <w:bCs/>
          <w:color w:val="000000"/>
          <w:sz w:val="28"/>
          <w:szCs w:val="28"/>
        </w:rPr>
        <w:t>;</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@192.</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укумат бояд ба афкори умум ди</w:t>
      </w:r>
      <w:r w:rsidRPr="00B31188">
        <w:rPr>
          <w:rFonts w:ascii="Palatino Linotype" w:hAnsi="Palatino Linotype" w:cs="Cambria"/>
          <w:bCs/>
          <w:color w:val="000000"/>
          <w:sz w:val="28"/>
          <w:szCs w:val="28"/>
        </w:rPr>
        <w:t>ққ</w:t>
      </w:r>
      <w:r w:rsidRPr="00B31188">
        <w:rPr>
          <w:rFonts w:ascii="Palatino Linotype" w:hAnsi="Palatino Linotype"/>
          <w:bCs/>
          <w:color w:val="000000"/>
          <w:sz w:val="28"/>
          <w:szCs w:val="28"/>
        </w:rPr>
        <w:t>ат ди</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ад» ин суханон ба кадом олим таалуқ дорад?</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$A) Т. Веблен;</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К. Маркс;</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 Локк;</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$D) Девид Юм;</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Т. Парсонс;</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@193.</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Кадом олим ин андешаро дар асараш навиштааст: «Таълимоти инсон дар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амъият мебошад»?</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olor w:val="000000"/>
          <w:sz w:val="28"/>
          <w:szCs w:val="28"/>
        </w:rPr>
        <w:t>П. Сорокин</w:t>
      </w:r>
      <w:r w:rsidRPr="00B31188">
        <w:rPr>
          <w:rFonts w:ascii="Palatino Linotype" w:hAnsi="Palatino Linotype"/>
          <w:bCs/>
          <w:color w:val="000000"/>
          <w:sz w:val="28"/>
          <w:szCs w:val="28"/>
        </w:rPr>
        <w:t>;</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olor w:val="000000"/>
          <w:sz w:val="28"/>
          <w:szCs w:val="28"/>
        </w:rPr>
        <w:t>Э. Дюркгейм</w:t>
      </w:r>
      <w:r w:rsidRPr="00B31188">
        <w:rPr>
          <w:rFonts w:ascii="Palatino Linotype" w:hAnsi="Palatino Linotype"/>
          <w:bCs/>
          <w:color w:val="000000"/>
          <w:sz w:val="28"/>
          <w:szCs w:val="28"/>
        </w:rPr>
        <w:t>;</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olor w:val="000000"/>
          <w:sz w:val="28"/>
          <w:szCs w:val="28"/>
        </w:rPr>
        <w:t>Абӯалӣ ибни Сино;</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color w:val="000000"/>
          <w:sz w:val="28"/>
          <w:szCs w:val="28"/>
        </w:rPr>
        <w:t>Э. Гидденс</w:t>
      </w:r>
      <w:r w:rsidRPr="00B31188">
        <w:rPr>
          <w:rFonts w:ascii="Palatino Linotype" w:hAnsi="Palatino Linotype"/>
          <w:bCs/>
          <w:color w:val="000000"/>
          <w:sz w:val="28"/>
          <w:szCs w:val="28"/>
        </w:rPr>
        <w:t>;</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$E) К. Маркс;</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@194.</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Кадоме аз ин донишмандон адолатро асоси и</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тимоиёт, сиёсат ва маънавиёт медонад?</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$A) </w:t>
      </w:r>
      <w:r w:rsidRPr="00B31188">
        <w:rPr>
          <w:rFonts w:ascii="Palatino Linotype" w:hAnsi="Palatino Linotype"/>
          <w:bCs/>
          <w:color w:val="000000"/>
          <w:sz w:val="28"/>
          <w:szCs w:val="28"/>
        </w:rPr>
        <w:t>Э. Гиденс;</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$B) </w:t>
      </w:r>
      <w:r w:rsidRPr="00B31188">
        <w:rPr>
          <w:rFonts w:ascii="Palatino Linotype" w:hAnsi="Palatino Linotype"/>
          <w:bCs/>
          <w:color w:val="000000"/>
          <w:sz w:val="28"/>
          <w:szCs w:val="28"/>
        </w:rPr>
        <w:t>Афлотун;</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$C) </w:t>
      </w:r>
      <w:r w:rsidRPr="00B31188">
        <w:rPr>
          <w:rFonts w:ascii="Palatino Linotype" w:hAnsi="Palatino Linotype"/>
          <w:bCs/>
          <w:color w:val="000000"/>
          <w:sz w:val="28"/>
          <w:szCs w:val="28"/>
        </w:rPr>
        <w:t>М. Вебер;</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$D) </w:t>
      </w:r>
      <w:r w:rsidRPr="00B31188">
        <w:rPr>
          <w:rFonts w:ascii="Palatino Linotype" w:hAnsi="Palatino Linotype"/>
          <w:bCs/>
          <w:color w:val="000000"/>
          <w:sz w:val="28"/>
          <w:szCs w:val="28"/>
        </w:rPr>
        <w:t>Э. Дюркгейм;</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$E) </w:t>
      </w:r>
      <w:r w:rsidRPr="00B31188">
        <w:rPr>
          <w:rFonts w:ascii="Palatino Linotype" w:hAnsi="Palatino Linotype"/>
          <w:bCs/>
          <w:color w:val="000000"/>
          <w:sz w:val="28"/>
          <w:szCs w:val="28"/>
        </w:rPr>
        <w:t>О. Шпенглер</w:t>
      </w:r>
      <w:r w:rsidRPr="00B31188">
        <w:rPr>
          <w:rFonts w:ascii="Palatino Linotype" w:hAnsi="Palatino Linotype"/>
          <w:color w:val="000000"/>
          <w:sz w:val="28"/>
          <w:szCs w:val="28"/>
        </w:rPr>
        <w:t>;</w:t>
      </w:r>
    </w:p>
    <w:p w:rsidR="007504A2" w:rsidRPr="00B31188" w:rsidRDefault="007504A2" w:rsidP="002C782C">
      <w:pPr>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@195.</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Кадом намояндаи «Институти Афкори умум»-и Амрико методика ва техникаи афкори умумро коркард намуд?</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$A) </w:t>
      </w:r>
      <w:r w:rsidRPr="00B31188">
        <w:rPr>
          <w:rFonts w:ascii="Palatino Linotype" w:hAnsi="Palatino Linotype"/>
          <w:bCs/>
          <w:color w:val="000000"/>
          <w:sz w:val="28"/>
          <w:szCs w:val="28"/>
        </w:rPr>
        <w:t>Э. Гидденс;</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$B) </w:t>
      </w:r>
      <w:r w:rsidRPr="00B31188">
        <w:rPr>
          <w:rFonts w:ascii="Palatino Linotype" w:hAnsi="Palatino Linotype"/>
          <w:bCs/>
          <w:color w:val="000000"/>
          <w:sz w:val="28"/>
          <w:szCs w:val="28"/>
        </w:rPr>
        <w:t>Дж. Гелаппа;</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$C) </w:t>
      </w:r>
      <w:r w:rsidRPr="00B31188">
        <w:rPr>
          <w:rFonts w:ascii="Palatino Linotype" w:hAnsi="Palatino Linotype"/>
          <w:bCs/>
          <w:color w:val="000000"/>
          <w:sz w:val="28"/>
          <w:szCs w:val="28"/>
        </w:rPr>
        <w:t>М. Вебер;</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$D) </w:t>
      </w:r>
      <w:r w:rsidRPr="00B31188">
        <w:rPr>
          <w:rFonts w:ascii="Palatino Linotype" w:hAnsi="Palatino Linotype"/>
          <w:bCs/>
          <w:color w:val="000000"/>
          <w:sz w:val="28"/>
          <w:szCs w:val="28"/>
        </w:rPr>
        <w:t>Э. Дюркгейм;</w:t>
      </w:r>
    </w:p>
    <w:p w:rsidR="007504A2" w:rsidRPr="00B31188" w:rsidRDefault="007504A2" w:rsidP="002C782C">
      <w:pPr>
        <w:spacing w:after="0" w:line="240" w:lineRule="auto"/>
        <w:jc w:val="both"/>
        <w:rPr>
          <w:rFonts w:ascii="Palatino Linotype" w:hAnsi="Palatino Linotype"/>
          <w:bCs/>
          <w:color w:val="000000"/>
          <w:sz w:val="28"/>
          <w:szCs w:val="28"/>
        </w:rPr>
      </w:pPr>
      <w:r w:rsidRPr="00B31188">
        <w:rPr>
          <w:rFonts w:ascii="Palatino Linotype" w:hAnsi="Palatino Linotype"/>
          <w:color w:val="000000"/>
          <w:sz w:val="28"/>
          <w:szCs w:val="28"/>
        </w:rPr>
        <w:t xml:space="preserve">$E) </w:t>
      </w:r>
      <w:r w:rsidRPr="00B31188">
        <w:rPr>
          <w:rFonts w:ascii="Palatino Linotype" w:hAnsi="Palatino Linotype"/>
          <w:bCs/>
          <w:color w:val="000000"/>
          <w:sz w:val="28"/>
          <w:szCs w:val="28"/>
        </w:rPr>
        <w:t>О. Шпенглер</w:t>
      </w:r>
      <w:r w:rsidRPr="00B31188">
        <w:rPr>
          <w:rFonts w:ascii="Palatino Linotype" w:hAnsi="Palatino Linotype"/>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@196.</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Манипулятсия чист?</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olor w:val="000000"/>
          <w:sz w:val="28"/>
          <w:szCs w:val="28"/>
        </w:rPr>
        <w:t xml:space="preserve">Назорат намудани амалу рафтори аъзоёни </w:t>
      </w:r>
      <w:r w:rsidRPr="00B31188">
        <w:rPr>
          <w:rFonts w:ascii="Palatino Linotype" w:hAnsi="Palatino Linotype" w:cs="Cambria"/>
          <w:color w:val="000000"/>
          <w:sz w:val="28"/>
          <w:szCs w:val="28"/>
        </w:rPr>
        <w:t>ҷ</w:t>
      </w:r>
      <w:r w:rsidRPr="00B31188">
        <w:rPr>
          <w:rFonts w:ascii="Palatino Linotype" w:hAnsi="Palatino Linotype"/>
          <w:color w:val="000000"/>
          <w:sz w:val="28"/>
          <w:szCs w:val="28"/>
        </w:rPr>
        <w:t>омеа</w:t>
      </w:r>
      <w:r w:rsidRPr="00B31188">
        <w:rPr>
          <w:rFonts w:ascii="Palatino Linotype" w:hAnsi="Palatino Linotype"/>
          <w:bCs/>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$B) </w:t>
      </w:r>
      <w:r w:rsidRPr="00B31188">
        <w:rPr>
          <w:rFonts w:ascii="Palatino Linotype" w:hAnsi="Palatino Linotype"/>
          <w:color w:val="000000"/>
          <w:sz w:val="28"/>
          <w:szCs w:val="28"/>
        </w:rPr>
        <w:t xml:space="preserve">Кушиши аъзоёни </w:t>
      </w:r>
      <w:r w:rsidRPr="00B31188">
        <w:rPr>
          <w:rFonts w:ascii="Palatino Linotype" w:hAnsi="Palatino Linotype" w:cs="Cambria"/>
          <w:color w:val="000000"/>
          <w:sz w:val="28"/>
          <w:szCs w:val="28"/>
        </w:rPr>
        <w:t>ҷ</w:t>
      </w:r>
      <w:r w:rsidRPr="00B31188">
        <w:rPr>
          <w:rFonts w:ascii="Palatino Linotype" w:hAnsi="Palatino Linotype"/>
          <w:color w:val="000000"/>
          <w:sz w:val="28"/>
          <w:szCs w:val="28"/>
        </w:rPr>
        <w:t>омеа</w:t>
      </w:r>
      <w:r w:rsidRPr="00B31188">
        <w:rPr>
          <w:rFonts w:ascii="Palatino Linotype" w:hAnsi="Palatino Linotype"/>
          <w:bCs/>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olor w:val="000000"/>
          <w:sz w:val="28"/>
          <w:szCs w:val="28"/>
        </w:rPr>
        <w:t>Фаъолияти ма</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омоти кор</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ои дохил</w:t>
      </w:r>
      <w:r w:rsidRPr="00B31188">
        <w:rPr>
          <w:rFonts w:ascii="Palatino Linotype" w:hAnsi="Palatino Linotype" w:cs="Cambria"/>
          <w:color w:val="000000"/>
          <w:sz w:val="28"/>
          <w:szCs w:val="28"/>
        </w:rPr>
        <w:t>ӣ</w:t>
      </w:r>
      <w:r w:rsidRPr="00B31188">
        <w:rPr>
          <w:rFonts w:ascii="Palatino Linotype" w:hAnsi="Palatino Linotype"/>
          <w:bCs/>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color w:val="000000"/>
          <w:sz w:val="28"/>
          <w:szCs w:val="28"/>
        </w:rPr>
        <w:t>Фаъолияти милитсия</w:t>
      </w:r>
      <w:r w:rsidRPr="00B31188">
        <w:rPr>
          <w:rFonts w:ascii="Palatino Linotype" w:hAnsi="Palatino Linotype"/>
          <w:bCs/>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olor w:val="000000"/>
          <w:sz w:val="28"/>
          <w:szCs w:val="28"/>
        </w:rPr>
        <w:t>Манипулятсия – ин ахбороти ма</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саднок буда, бештар ба а</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оли равона шуда, ба фаъолияти омма таъсир мерасонад</w:t>
      </w:r>
      <w:r w:rsidRPr="00B31188">
        <w:rPr>
          <w:rFonts w:ascii="Palatino Linotype" w:hAnsi="Palatino Linotype"/>
          <w:bCs/>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@197.</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Ба манипулятсия кадом ахбор</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о дохил мешаванд?</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$A) </w:t>
      </w:r>
      <w:r w:rsidRPr="00B31188">
        <w:rPr>
          <w:rFonts w:ascii="Palatino Linotype" w:hAnsi="Palatino Linotype"/>
          <w:color w:val="000000"/>
          <w:sz w:val="28"/>
          <w:szCs w:val="28"/>
        </w:rPr>
        <w:t>ВАО</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$B) Идеологияи давлат;</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$C) </w:t>
      </w:r>
      <w:r w:rsidRPr="00B31188">
        <w:rPr>
          <w:rFonts w:ascii="Palatino Linotype" w:hAnsi="Palatino Linotype"/>
          <w:color w:val="000000"/>
          <w:sz w:val="28"/>
          <w:szCs w:val="28"/>
        </w:rPr>
        <w:t>Реклама ва маркетинг</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$D) </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амаи вариант</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ои номбаршуда</w:t>
      </w:r>
      <w:r w:rsidRPr="00B31188">
        <w:rPr>
          <w:rFonts w:ascii="Palatino Linotype" w:hAnsi="Palatino Linotype"/>
          <w:bCs/>
          <w:color w:val="000000"/>
          <w:sz w:val="28"/>
          <w:szCs w:val="28"/>
        </w:rPr>
        <w:t>;</w:t>
      </w:r>
    </w:p>
    <w:p w:rsidR="007504A2" w:rsidRPr="00B31188" w:rsidRDefault="007504A2" w:rsidP="002C782C">
      <w:pPr>
        <w:tabs>
          <w:tab w:val="num" w:pos="180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$E) </w:t>
      </w:r>
      <w:r w:rsidRPr="00B31188">
        <w:rPr>
          <w:rFonts w:ascii="Palatino Linotype" w:hAnsi="Palatino Linotype"/>
          <w:color w:val="000000"/>
          <w:sz w:val="28"/>
          <w:szCs w:val="28"/>
        </w:rPr>
        <w:t>Сиёсатмадорон ва диндорон</w:t>
      </w:r>
      <w:r w:rsidRPr="00B31188">
        <w:rPr>
          <w:rFonts w:ascii="Palatino Linotype" w:hAnsi="Palatino Linotype"/>
          <w:bCs/>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@198.</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 xml:space="preserve">Шуури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амъиятӣ чист?</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$A) Ма</w:t>
      </w:r>
      <w:r w:rsidRPr="00B31188">
        <w:rPr>
          <w:rFonts w:ascii="Palatino Linotype" w:hAnsi="Palatino Linotype" w:cs="Cambria"/>
          <w:color w:val="000000"/>
          <w:sz w:val="28"/>
          <w:szCs w:val="28"/>
        </w:rPr>
        <w:t>ҷ</w:t>
      </w:r>
      <w:r w:rsidRPr="00B31188">
        <w:rPr>
          <w:rFonts w:ascii="Palatino Linotype" w:hAnsi="Palatino Linotype"/>
          <w:color w:val="000000"/>
          <w:sz w:val="28"/>
          <w:szCs w:val="28"/>
        </w:rPr>
        <w:t>м</w:t>
      </w:r>
      <w:r w:rsidRPr="00B31188">
        <w:rPr>
          <w:rFonts w:ascii="Palatino Linotype" w:hAnsi="Palatino Linotype" w:cs="Cambria"/>
          <w:color w:val="000000"/>
          <w:sz w:val="28"/>
          <w:szCs w:val="28"/>
        </w:rPr>
        <w:t>ӯ</w:t>
      </w:r>
      <w:r w:rsidRPr="00B31188">
        <w:rPr>
          <w:rFonts w:ascii="Palatino Linotype" w:hAnsi="Palatino Linotype"/>
          <w:color w:val="000000"/>
          <w:sz w:val="28"/>
          <w:szCs w:val="28"/>
        </w:rPr>
        <w:t>и урфу одат</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 xml:space="preserve">о ва </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оида</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ои расми;</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$B) Назария</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ои олимон;</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$C) Ма</w:t>
      </w:r>
      <w:r w:rsidRPr="00B31188">
        <w:rPr>
          <w:rFonts w:ascii="Palatino Linotype" w:hAnsi="Palatino Linotype" w:cs="Cambria"/>
          <w:color w:val="000000"/>
          <w:sz w:val="28"/>
          <w:szCs w:val="28"/>
        </w:rPr>
        <w:t>ҷ</w:t>
      </w:r>
      <w:r w:rsidRPr="00B31188">
        <w:rPr>
          <w:rFonts w:ascii="Palatino Linotype" w:hAnsi="Palatino Linotype"/>
          <w:color w:val="000000"/>
          <w:sz w:val="28"/>
          <w:szCs w:val="28"/>
        </w:rPr>
        <w:t>муи а</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ида</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$D) </w:t>
      </w:r>
      <w:r w:rsidRPr="00B31188">
        <w:rPr>
          <w:rFonts w:ascii="Palatino Linotype" w:hAnsi="Palatino Linotype"/>
          <w:bCs/>
          <w:color w:val="000000"/>
          <w:sz w:val="28"/>
          <w:szCs w:val="28"/>
        </w:rPr>
        <w:t>Ма</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муи анъана</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о</w:t>
      </w:r>
      <w:r w:rsidRPr="00B31188">
        <w:rPr>
          <w:rFonts w:ascii="Palatino Linotype" w:hAnsi="Palatino Linotype"/>
          <w:color w:val="000000"/>
          <w:sz w:val="28"/>
          <w:szCs w:val="28"/>
        </w:rPr>
        <w:t>;</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$E) Шуури </w:t>
      </w:r>
      <w:r w:rsidRPr="00B31188">
        <w:rPr>
          <w:rFonts w:ascii="Palatino Linotype" w:hAnsi="Palatino Linotype" w:cs="Cambria"/>
          <w:color w:val="000000"/>
          <w:sz w:val="28"/>
          <w:szCs w:val="28"/>
        </w:rPr>
        <w:t>ҷ</w:t>
      </w:r>
      <w:r w:rsidRPr="00B31188">
        <w:rPr>
          <w:rFonts w:ascii="Palatino Linotype" w:hAnsi="Palatino Linotype"/>
          <w:color w:val="000000"/>
          <w:sz w:val="28"/>
          <w:szCs w:val="28"/>
        </w:rPr>
        <w:t>амъиятӣ – ин ма</w:t>
      </w:r>
      <w:r w:rsidRPr="00B31188">
        <w:rPr>
          <w:rFonts w:ascii="Palatino Linotype" w:hAnsi="Palatino Linotype" w:cs="Cambria"/>
          <w:color w:val="000000"/>
          <w:sz w:val="28"/>
          <w:szCs w:val="28"/>
        </w:rPr>
        <w:t>ҷ</w:t>
      </w:r>
      <w:r w:rsidRPr="00B31188">
        <w:rPr>
          <w:rFonts w:ascii="Palatino Linotype" w:hAnsi="Palatino Linotype"/>
          <w:color w:val="000000"/>
          <w:sz w:val="28"/>
          <w:szCs w:val="28"/>
        </w:rPr>
        <w:t>м</w:t>
      </w:r>
      <w:r w:rsidRPr="00B31188">
        <w:rPr>
          <w:rFonts w:ascii="Palatino Linotype" w:hAnsi="Palatino Linotype" w:cs="Cambria"/>
          <w:color w:val="000000"/>
          <w:sz w:val="28"/>
          <w:szCs w:val="28"/>
        </w:rPr>
        <w:t>ӯ</w:t>
      </w:r>
      <w:r w:rsidRPr="00B31188">
        <w:rPr>
          <w:rFonts w:ascii="Palatino Linotype" w:hAnsi="Palatino Linotype"/>
          <w:color w:val="000000"/>
          <w:sz w:val="28"/>
          <w:szCs w:val="28"/>
        </w:rPr>
        <w:t>и назария</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 xml:space="preserve">о, </w:t>
      </w:r>
      <w:r w:rsidRPr="00B31188">
        <w:rPr>
          <w:rFonts w:ascii="Palatino Linotype" w:hAnsi="Palatino Linotype" w:cs="Cambria"/>
          <w:color w:val="000000"/>
          <w:sz w:val="28"/>
          <w:szCs w:val="28"/>
        </w:rPr>
        <w:t>ғ</w:t>
      </w:r>
      <w:r w:rsidRPr="00B31188">
        <w:rPr>
          <w:rFonts w:ascii="Palatino Linotype" w:hAnsi="Palatino Linotype"/>
          <w:color w:val="000000"/>
          <w:sz w:val="28"/>
          <w:szCs w:val="28"/>
        </w:rPr>
        <w:t>оя</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 а</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ида</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 xml:space="preserve">ое мебошад, ки </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 xml:space="preserve">астии </w:t>
      </w:r>
      <w:r w:rsidRPr="00B31188">
        <w:rPr>
          <w:rFonts w:ascii="Palatino Linotype" w:hAnsi="Palatino Linotype" w:cs="Cambria"/>
          <w:color w:val="000000"/>
          <w:sz w:val="28"/>
          <w:szCs w:val="28"/>
        </w:rPr>
        <w:t>ҷ</w:t>
      </w:r>
      <w:r w:rsidRPr="00B31188">
        <w:rPr>
          <w:rFonts w:ascii="Palatino Linotype" w:hAnsi="Palatino Linotype"/>
          <w:color w:val="000000"/>
          <w:sz w:val="28"/>
          <w:szCs w:val="28"/>
        </w:rPr>
        <w:t>амъиятро инъикос меди</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анд</w:t>
      </w:r>
      <w:r w:rsidRPr="00B31188">
        <w:rPr>
          <w:rFonts w:ascii="Palatino Linotype" w:hAnsi="Palatino Linotype"/>
          <w:bCs/>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@199.</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Шакл</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 xml:space="preserve">ои шуури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амъиятӣ кадом</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оянд?</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$A) Шуури сиёс</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$B) Шуури </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у</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у</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ӣ;</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 xml:space="preserve">$C) </w:t>
      </w:r>
      <w:r w:rsidRPr="00B31188">
        <w:rPr>
          <w:rFonts w:ascii="Palatino Linotype" w:hAnsi="Palatino Linotype" w:cs="Cambria"/>
          <w:color w:val="000000"/>
          <w:sz w:val="28"/>
          <w:szCs w:val="28"/>
        </w:rPr>
        <w:t>Ғ</w:t>
      </w:r>
      <w:r w:rsidRPr="00B31188">
        <w:rPr>
          <w:rFonts w:ascii="Palatino Linotype" w:hAnsi="Palatino Linotype"/>
          <w:color w:val="000000"/>
          <w:sz w:val="28"/>
          <w:szCs w:val="28"/>
        </w:rPr>
        <w:t>оя</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ои сиёс</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$D) Шуури фалсаф</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$E) Шуури сиёс</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xml:space="preserve">, </w:t>
      </w:r>
      <w:r w:rsidRPr="00B31188">
        <w:rPr>
          <w:rFonts w:ascii="Palatino Linotype" w:hAnsi="Palatino Linotype" w:cs="Cambria"/>
          <w:color w:val="000000"/>
          <w:sz w:val="28"/>
          <w:szCs w:val="28"/>
        </w:rPr>
        <w:t>ғ</w:t>
      </w:r>
      <w:r w:rsidRPr="00B31188">
        <w:rPr>
          <w:rFonts w:ascii="Palatino Linotype" w:hAnsi="Palatino Linotype"/>
          <w:color w:val="000000"/>
          <w:sz w:val="28"/>
          <w:szCs w:val="28"/>
        </w:rPr>
        <w:t>оя</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ои сиёс</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xml:space="preserve">, шуури </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у</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у</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и, шуури маънав</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ахло</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и, шуури дин</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шуури эстетик</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санъатшинос</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шуури фалсаф</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Pr>
          <w:rFonts w:ascii="Palatino Linotype" w:hAnsi="Palatino Linotype"/>
          <w:bCs/>
          <w:color w:val="000000"/>
          <w:sz w:val="28"/>
          <w:szCs w:val="28"/>
        </w:rPr>
        <w:t>@200.</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bCs/>
          <w:color w:val="000000"/>
          <w:sz w:val="28"/>
          <w:szCs w:val="28"/>
        </w:rPr>
        <w:t>Овоза</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о аз руи мазмунашон ба кадом намуд</w:t>
      </w:r>
      <w:r w:rsidRPr="00B31188">
        <w:rPr>
          <w:rFonts w:ascii="Palatino Linotype" w:hAnsi="Palatino Linotype" w:cs="Cambria"/>
          <w:bCs/>
          <w:color w:val="000000"/>
          <w:sz w:val="28"/>
          <w:szCs w:val="28"/>
        </w:rPr>
        <w:t>ҳ</w:t>
      </w:r>
      <w:r w:rsidRPr="00B31188">
        <w:rPr>
          <w:rFonts w:ascii="Palatino Linotype" w:hAnsi="Palatino Linotype"/>
          <w:bCs/>
          <w:color w:val="000000"/>
          <w:sz w:val="28"/>
          <w:szCs w:val="28"/>
        </w:rPr>
        <w:t xml:space="preserve">о </w:t>
      </w:r>
      <w:r w:rsidRPr="00B31188">
        <w:rPr>
          <w:rFonts w:ascii="Palatino Linotype" w:hAnsi="Palatino Linotype" w:cs="Cambria"/>
          <w:bCs/>
          <w:color w:val="000000"/>
          <w:sz w:val="28"/>
          <w:szCs w:val="28"/>
        </w:rPr>
        <w:t>ҷ</w:t>
      </w:r>
      <w:r w:rsidRPr="00B31188">
        <w:rPr>
          <w:rFonts w:ascii="Palatino Linotype" w:hAnsi="Palatino Linotype"/>
          <w:bCs/>
          <w:color w:val="000000"/>
          <w:sz w:val="28"/>
          <w:szCs w:val="28"/>
        </w:rPr>
        <w:t>удо мешаванд?</w:t>
      </w:r>
    </w:p>
    <w:p w:rsidR="007504A2" w:rsidRPr="00B31188" w:rsidRDefault="007504A2" w:rsidP="002C782C">
      <w:pPr>
        <w:tabs>
          <w:tab w:val="num" w:pos="720"/>
        </w:tabs>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$A) Сиёси ва и</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тисод</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$B) Сиёс</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$C) И</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тисод</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color w:val="000000"/>
          <w:sz w:val="28"/>
          <w:szCs w:val="28"/>
        </w:rPr>
      </w:pPr>
      <w:r w:rsidRPr="00B31188">
        <w:rPr>
          <w:rFonts w:ascii="Palatino Linotype" w:hAnsi="Palatino Linotype"/>
          <w:color w:val="000000"/>
          <w:sz w:val="28"/>
          <w:szCs w:val="28"/>
        </w:rPr>
        <w:t>$D) Эколог</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w:t>
      </w:r>
    </w:p>
    <w:p w:rsidR="007504A2" w:rsidRPr="00B31188" w:rsidRDefault="007504A2" w:rsidP="002C782C">
      <w:pPr>
        <w:tabs>
          <w:tab w:val="num" w:pos="720"/>
        </w:tabs>
        <w:spacing w:after="0" w:line="240" w:lineRule="auto"/>
        <w:jc w:val="both"/>
        <w:rPr>
          <w:rFonts w:ascii="Palatino Linotype" w:hAnsi="Palatino Linotype"/>
          <w:bCs/>
          <w:color w:val="000000"/>
          <w:sz w:val="28"/>
          <w:szCs w:val="28"/>
        </w:rPr>
      </w:pPr>
      <w:r w:rsidRPr="00B31188">
        <w:rPr>
          <w:rFonts w:ascii="Palatino Linotype" w:hAnsi="Palatino Linotype"/>
          <w:color w:val="000000"/>
          <w:sz w:val="28"/>
          <w:szCs w:val="28"/>
        </w:rPr>
        <w:t>$E) Сиёси,и</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тисод</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эколог</w:t>
      </w:r>
      <w:r w:rsidRPr="00B31188">
        <w:rPr>
          <w:rFonts w:ascii="Palatino Linotype" w:hAnsi="Palatino Linotype" w:cs="Cambria"/>
          <w:color w:val="000000"/>
          <w:sz w:val="28"/>
          <w:szCs w:val="28"/>
        </w:rPr>
        <w:t>ӣ</w:t>
      </w:r>
      <w:r w:rsidRPr="00B31188">
        <w:rPr>
          <w:rFonts w:ascii="Palatino Linotype" w:hAnsi="Palatino Linotype"/>
          <w:color w:val="000000"/>
          <w:sz w:val="28"/>
          <w:szCs w:val="28"/>
        </w:rPr>
        <w:t xml:space="preserve"> ва дар муносибат ба во</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еият (а</w:t>
      </w:r>
      <w:r w:rsidRPr="00B31188">
        <w:rPr>
          <w:rFonts w:ascii="Palatino Linotype" w:hAnsi="Palatino Linotype" w:cs="Cambria"/>
          <w:color w:val="000000"/>
          <w:sz w:val="28"/>
          <w:szCs w:val="28"/>
        </w:rPr>
        <w:t>қ</w:t>
      </w:r>
      <w:r w:rsidRPr="00B31188">
        <w:rPr>
          <w:rFonts w:ascii="Palatino Linotype" w:hAnsi="Palatino Linotype"/>
          <w:color w:val="000000"/>
          <w:sz w:val="28"/>
          <w:szCs w:val="28"/>
        </w:rPr>
        <w:t>лони ё фантастики) ё овоза-орзу ва овоза- да</w:t>
      </w:r>
      <w:r w:rsidRPr="00B31188">
        <w:rPr>
          <w:rFonts w:ascii="Palatino Linotype" w:hAnsi="Palatino Linotype" w:cs="Cambria"/>
          <w:color w:val="000000"/>
          <w:sz w:val="28"/>
          <w:szCs w:val="28"/>
        </w:rPr>
        <w:t>ҳ</w:t>
      </w:r>
      <w:r w:rsidRPr="00B31188">
        <w:rPr>
          <w:rFonts w:ascii="Palatino Linotype" w:hAnsi="Palatino Linotype"/>
          <w:color w:val="000000"/>
          <w:sz w:val="28"/>
          <w:szCs w:val="28"/>
        </w:rPr>
        <w:t>шат;</w:t>
      </w:r>
    </w:p>
    <w:p w:rsidR="007504A2" w:rsidRPr="00B31188" w:rsidRDefault="007504A2" w:rsidP="002C782C">
      <w:pPr>
        <w:spacing w:after="0" w:line="240" w:lineRule="auto"/>
        <w:jc w:val="both"/>
        <w:rPr>
          <w:rFonts w:ascii="Palatino Linotype" w:hAnsi="Palatino Linotype"/>
          <w:color w:val="000000"/>
          <w:sz w:val="28"/>
          <w:szCs w:val="28"/>
        </w:rPr>
      </w:pPr>
      <w:bookmarkStart w:id="0" w:name="_GoBack"/>
      <w:bookmarkEnd w:id="0"/>
    </w:p>
    <w:sectPr w:rsidR="007504A2" w:rsidRPr="00B31188" w:rsidSect="009605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Times New Roman Tj">
    <w:altName w:val="Times New Roman"/>
    <w:panose1 w:val="02020603050405020304"/>
    <w:charset w:val="CC"/>
    <w:family w:val="roman"/>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Times New Tojik">
    <w:altName w:val="Times New Roman"/>
    <w:panose1 w:val="02020603050405020304"/>
    <w:charset w:val="CC"/>
    <w:family w:val="roman"/>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5211F"/>
    <w:multiLevelType w:val="hybridMultilevel"/>
    <w:tmpl w:val="D2EAD4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D">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4675"/>
    <w:rsid w:val="00003A82"/>
    <w:rsid w:val="0000406B"/>
    <w:rsid w:val="00005800"/>
    <w:rsid w:val="000074D7"/>
    <w:rsid w:val="00017702"/>
    <w:rsid w:val="000209B6"/>
    <w:rsid w:val="00025B5D"/>
    <w:rsid w:val="000345F6"/>
    <w:rsid w:val="00043975"/>
    <w:rsid w:val="000460F7"/>
    <w:rsid w:val="00047A8E"/>
    <w:rsid w:val="000523C1"/>
    <w:rsid w:val="000563E8"/>
    <w:rsid w:val="00061870"/>
    <w:rsid w:val="00064E66"/>
    <w:rsid w:val="00072935"/>
    <w:rsid w:val="0007678D"/>
    <w:rsid w:val="000B1347"/>
    <w:rsid w:val="000B378D"/>
    <w:rsid w:val="000D248C"/>
    <w:rsid w:val="000F52C3"/>
    <w:rsid w:val="000F7EC7"/>
    <w:rsid w:val="00100940"/>
    <w:rsid w:val="001012A9"/>
    <w:rsid w:val="0010730C"/>
    <w:rsid w:val="00107414"/>
    <w:rsid w:val="001115A9"/>
    <w:rsid w:val="001126D2"/>
    <w:rsid w:val="0011372F"/>
    <w:rsid w:val="001141D7"/>
    <w:rsid w:val="0011508D"/>
    <w:rsid w:val="00115F0B"/>
    <w:rsid w:val="00115F72"/>
    <w:rsid w:val="00132651"/>
    <w:rsid w:val="001602EE"/>
    <w:rsid w:val="00166009"/>
    <w:rsid w:val="00170415"/>
    <w:rsid w:val="00170E0C"/>
    <w:rsid w:val="00171516"/>
    <w:rsid w:val="00173C47"/>
    <w:rsid w:val="00174E2D"/>
    <w:rsid w:val="00185479"/>
    <w:rsid w:val="00190B0A"/>
    <w:rsid w:val="00193C87"/>
    <w:rsid w:val="00195B95"/>
    <w:rsid w:val="001A3096"/>
    <w:rsid w:val="001A75D8"/>
    <w:rsid w:val="001B7A63"/>
    <w:rsid w:val="001C514D"/>
    <w:rsid w:val="001D0A89"/>
    <w:rsid w:val="001D4AA4"/>
    <w:rsid w:val="001E0314"/>
    <w:rsid w:val="001E0D7E"/>
    <w:rsid w:val="001E56DD"/>
    <w:rsid w:val="001F12DC"/>
    <w:rsid w:val="001F1C60"/>
    <w:rsid w:val="0020220D"/>
    <w:rsid w:val="00224E29"/>
    <w:rsid w:val="002272B1"/>
    <w:rsid w:val="00227B3F"/>
    <w:rsid w:val="00235A51"/>
    <w:rsid w:val="00236049"/>
    <w:rsid w:val="00240723"/>
    <w:rsid w:val="002413B9"/>
    <w:rsid w:val="00246DD3"/>
    <w:rsid w:val="00252E8D"/>
    <w:rsid w:val="0025337F"/>
    <w:rsid w:val="0025646F"/>
    <w:rsid w:val="00257D89"/>
    <w:rsid w:val="00266107"/>
    <w:rsid w:val="002666C5"/>
    <w:rsid w:val="00272E8B"/>
    <w:rsid w:val="00274C3C"/>
    <w:rsid w:val="00276033"/>
    <w:rsid w:val="002956A1"/>
    <w:rsid w:val="00295AF8"/>
    <w:rsid w:val="00297FBB"/>
    <w:rsid w:val="002A7FBF"/>
    <w:rsid w:val="002B002E"/>
    <w:rsid w:val="002C782C"/>
    <w:rsid w:val="002D04DE"/>
    <w:rsid w:val="002D24C5"/>
    <w:rsid w:val="002D5218"/>
    <w:rsid w:val="002E53B1"/>
    <w:rsid w:val="002E6CCB"/>
    <w:rsid w:val="002E7289"/>
    <w:rsid w:val="002E7A2B"/>
    <w:rsid w:val="002F45E8"/>
    <w:rsid w:val="002F595F"/>
    <w:rsid w:val="002F7E71"/>
    <w:rsid w:val="00307201"/>
    <w:rsid w:val="00313854"/>
    <w:rsid w:val="003275DE"/>
    <w:rsid w:val="0033579B"/>
    <w:rsid w:val="00340081"/>
    <w:rsid w:val="00340AB9"/>
    <w:rsid w:val="0034614F"/>
    <w:rsid w:val="00356144"/>
    <w:rsid w:val="0035756D"/>
    <w:rsid w:val="00363112"/>
    <w:rsid w:val="0036416E"/>
    <w:rsid w:val="0036468E"/>
    <w:rsid w:val="00364747"/>
    <w:rsid w:val="00364B50"/>
    <w:rsid w:val="00364DDB"/>
    <w:rsid w:val="00365337"/>
    <w:rsid w:val="00394087"/>
    <w:rsid w:val="003B6B96"/>
    <w:rsid w:val="003B6C93"/>
    <w:rsid w:val="003C0699"/>
    <w:rsid w:val="003C15E2"/>
    <w:rsid w:val="003D1CD4"/>
    <w:rsid w:val="003F0FEF"/>
    <w:rsid w:val="0041204C"/>
    <w:rsid w:val="00416990"/>
    <w:rsid w:val="004222BA"/>
    <w:rsid w:val="00430B43"/>
    <w:rsid w:val="0043276E"/>
    <w:rsid w:val="004456DA"/>
    <w:rsid w:val="004461CA"/>
    <w:rsid w:val="00465285"/>
    <w:rsid w:val="004660E4"/>
    <w:rsid w:val="004676C0"/>
    <w:rsid w:val="00470549"/>
    <w:rsid w:val="00472D1A"/>
    <w:rsid w:val="00481106"/>
    <w:rsid w:val="00487976"/>
    <w:rsid w:val="00487D9D"/>
    <w:rsid w:val="00492FC3"/>
    <w:rsid w:val="00495944"/>
    <w:rsid w:val="004A18E0"/>
    <w:rsid w:val="004A74F9"/>
    <w:rsid w:val="004B1D81"/>
    <w:rsid w:val="004B3210"/>
    <w:rsid w:val="004C0A0E"/>
    <w:rsid w:val="004C3407"/>
    <w:rsid w:val="004C5751"/>
    <w:rsid w:val="004D055E"/>
    <w:rsid w:val="004D24D1"/>
    <w:rsid w:val="004E5F20"/>
    <w:rsid w:val="004F290C"/>
    <w:rsid w:val="004F2EB4"/>
    <w:rsid w:val="0050058C"/>
    <w:rsid w:val="0050366F"/>
    <w:rsid w:val="005044FE"/>
    <w:rsid w:val="0051239D"/>
    <w:rsid w:val="00524600"/>
    <w:rsid w:val="00525D8C"/>
    <w:rsid w:val="0053368B"/>
    <w:rsid w:val="00537AE6"/>
    <w:rsid w:val="00546C64"/>
    <w:rsid w:val="00556075"/>
    <w:rsid w:val="00560387"/>
    <w:rsid w:val="00560E1D"/>
    <w:rsid w:val="005678DF"/>
    <w:rsid w:val="00571B1A"/>
    <w:rsid w:val="005729E2"/>
    <w:rsid w:val="00572E3B"/>
    <w:rsid w:val="00580000"/>
    <w:rsid w:val="00586F3A"/>
    <w:rsid w:val="00594126"/>
    <w:rsid w:val="0059438A"/>
    <w:rsid w:val="00595BDB"/>
    <w:rsid w:val="00596C53"/>
    <w:rsid w:val="00597BE6"/>
    <w:rsid w:val="005A39F2"/>
    <w:rsid w:val="005A5312"/>
    <w:rsid w:val="005A67F5"/>
    <w:rsid w:val="005A7092"/>
    <w:rsid w:val="005B1590"/>
    <w:rsid w:val="005B34C5"/>
    <w:rsid w:val="005C4703"/>
    <w:rsid w:val="005C4721"/>
    <w:rsid w:val="005C4CAA"/>
    <w:rsid w:val="00602534"/>
    <w:rsid w:val="00602FDD"/>
    <w:rsid w:val="006131ED"/>
    <w:rsid w:val="00616464"/>
    <w:rsid w:val="006168A7"/>
    <w:rsid w:val="00627E1D"/>
    <w:rsid w:val="00627FF9"/>
    <w:rsid w:val="006300E4"/>
    <w:rsid w:val="0063052B"/>
    <w:rsid w:val="00636074"/>
    <w:rsid w:val="00641D5E"/>
    <w:rsid w:val="006423E6"/>
    <w:rsid w:val="006439CC"/>
    <w:rsid w:val="00646BC2"/>
    <w:rsid w:val="00647F31"/>
    <w:rsid w:val="00654608"/>
    <w:rsid w:val="0065709D"/>
    <w:rsid w:val="006623A3"/>
    <w:rsid w:val="00666660"/>
    <w:rsid w:val="00676A08"/>
    <w:rsid w:val="00684E05"/>
    <w:rsid w:val="006B0357"/>
    <w:rsid w:val="006B17DC"/>
    <w:rsid w:val="006B200B"/>
    <w:rsid w:val="006B2032"/>
    <w:rsid w:val="006B2675"/>
    <w:rsid w:val="006C1FEE"/>
    <w:rsid w:val="006C314E"/>
    <w:rsid w:val="006D2799"/>
    <w:rsid w:val="006D42CA"/>
    <w:rsid w:val="006F19D0"/>
    <w:rsid w:val="006F2688"/>
    <w:rsid w:val="006F598B"/>
    <w:rsid w:val="00716644"/>
    <w:rsid w:val="00720D19"/>
    <w:rsid w:val="00732F68"/>
    <w:rsid w:val="00742718"/>
    <w:rsid w:val="007471AC"/>
    <w:rsid w:val="007504A2"/>
    <w:rsid w:val="00756787"/>
    <w:rsid w:val="00760939"/>
    <w:rsid w:val="00765F3B"/>
    <w:rsid w:val="00767D93"/>
    <w:rsid w:val="00775CB0"/>
    <w:rsid w:val="00776B93"/>
    <w:rsid w:val="0077788C"/>
    <w:rsid w:val="00791BA1"/>
    <w:rsid w:val="007A16ED"/>
    <w:rsid w:val="007A173F"/>
    <w:rsid w:val="007A17D8"/>
    <w:rsid w:val="007A30F9"/>
    <w:rsid w:val="007A4210"/>
    <w:rsid w:val="007A4D01"/>
    <w:rsid w:val="007A634F"/>
    <w:rsid w:val="007A7B4B"/>
    <w:rsid w:val="007B11A1"/>
    <w:rsid w:val="007B3E83"/>
    <w:rsid w:val="007B4DD0"/>
    <w:rsid w:val="007B7EA8"/>
    <w:rsid w:val="007C2B0D"/>
    <w:rsid w:val="007C2B79"/>
    <w:rsid w:val="007E36DC"/>
    <w:rsid w:val="007E7484"/>
    <w:rsid w:val="007F08EB"/>
    <w:rsid w:val="007F0E21"/>
    <w:rsid w:val="007F4706"/>
    <w:rsid w:val="007F5E62"/>
    <w:rsid w:val="0081298A"/>
    <w:rsid w:val="00825C5D"/>
    <w:rsid w:val="00837828"/>
    <w:rsid w:val="00842425"/>
    <w:rsid w:val="0085151C"/>
    <w:rsid w:val="00870045"/>
    <w:rsid w:val="00873324"/>
    <w:rsid w:val="00874122"/>
    <w:rsid w:val="00874A14"/>
    <w:rsid w:val="00875444"/>
    <w:rsid w:val="00876B92"/>
    <w:rsid w:val="008774EF"/>
    <w:rsid w:val="00881326"/>
    <w:rsid w:val="00883414"/>
    <w:rsid w:val="00883661"/>
    <w:rsid w:val="00885641"/>
    <w:rsid w:val="00890D8B"/>
    <w:rsid w:val="00894173"/>
    <w:rsid w:val="008A1F97"/>
    <w:rsid w:val="008A30B5"/>
    <w:rsid w:val="008A5259"/>
    <w:rsid w:val="008A7017"/>
    <w:rsid w:val="008A78C0"/>
    <w:rsid w:val="008B1F1A"/>
    <w:rsid w:val="008C1F3A"/>
    <w:rsid w:val="008C3B8F"/>
    <w:rsid w:val="008C4D6C"/>
    <w:rsid w:val="00913E87"/>
    <w:rsid w:val="00914FF2"/>
    <w:rsid w:val="0091546E"/>
    <w:rsid w:val="00922262"/>
    <w:rsid w:val="009251F9"/>
    <w:rsid w:val="0092733E"/>
    <w:rsid w:val="00942CFD"/>
    <w:rsid w:val="009516A9"/>
    <w:rsid w:val="0095682A"/>
    <w:rsid w:val="00960548"/>
    <w:rsid w:val="00961256"/>
    <w:rsid w:val="009739A4"/>
    <w:rsid w:val="0097509C"/>
    <w:rsid w:val="009763C7"/>
    <w:rsid w:val="00976894"/>
    <w:rsid w:val="00976DF5"/>
    <w:rsid w:val="00986530"/>
    <w:rsid w:val="009A0051"/>
    <w:rsid w:val="009A0FFF"/>
    <w:rsid w:val="009A3814"/>
    <w:rsid w:val="009C1E42"/>
    <w:rsid w:val="009C253E"/>
    <w:rsid w:val="009C3C5F"/>
    <w:rsid w:val="009D125A"/>
    <w:rsid w:val="009D7010"/>
    <w:rsid w:val="009E00DD"/>
    <w:rsid w:val="009E10F1"/>
    <w:rsid w:val="009E778A"/>
    <w:rsid w:val="00A11E3F"/>
    <w:rsid w:val="00A1555A"/>
    <w:rsid w:val="00A525C9"/>
    <w:rsid w:val="00A549FA"/>
    <w:rsid w:val="00A6110E"/>
    <w:rsid w:val="00A70E98"/>
    <w:rsid w:val="00A71803"/>
    <w:rsid w:val="00A718F5"/>
    <w:rsid w:val="00A80972"/>
    <w:rsid w:val="00A8127B"/>
    <w:rsid w:val="00A86806"/>
    <w:rsid w:val="00A908BF"/>
    <w:rsid w:val="00A92140"/>
    <w:rsid w:val="00AA3AA7"/>
    <w:rsid w:val="00AA77E4"/>
    <w:rsid w:val="00AC29E9"/>
    <w:rsid w:val="00AC4A5A"/>
    <w:rsid w:val="00AC5927"/>
    <w:rsid w:val="00AD4675"/>
    <w:rsid w:val="00AD7290"/>
    <w:rsid w:val="00AE5D5B"/>
    <w:rsid w:val="00AF3D3D"/>
    <w:rsid w:val="00B04E96"/>
    <w:rsid w:val="00B05B23"/>
    <w:rsid w:val="00B254E4"/>
    <w:rsid w:val="00B26AEB"/>
    <w:rsid w:val="00B26F3C"/>
    <w:rsid w:val="00B31188"/>
    <w:rsid w:val="00B326EF"/>
    <w:rsid w:val="00B357F8"/>
    <w:rsid w:val="00B5243C"/>
    <w:rsid w:val="00B529E6"/>
    <w:rsid w:val="00B53FAA"/>
    <w:rsid w:val="00B55FE9"/>
    <w:rsid w:val="00B57176"/>
    <w:rsid w:val="00B6705C"/>
    <w:rsid w:val="00B67A09"/>
    <w:rsid w:val="00B70D40"/>
    <w:rsid w:val="00B71D44"/>
    <w:rsid w:val="00B827E3"/>
    <w:rsid w:val="00B90614"/>
    <w:rsid w:val="00BA5B77"/>
    <w:rsid w:val="00BA6C44"/>
    <w:rsid w:val="00BB0E8F"/>
    <w:rsid w:val="00BB5F31"/>
    <w:rsid w:val="00BE22DF"/>
    <w:rsid w:val="00BE4894"/>
    <w:rsid w:val="00BF09A9"/>
    <w:rsid w:val="00BF2ADF"/>
    <w:rsid w:val="00C0258C"/>
    <w:rsid w:val="00C02BEA"/>
    <w:rsid w:val="00C02C31"/>
    <w:rsid w:val="00C14FE5"/>
    <w:rsid w:val="00C15AEF"/>
    <w:rsid w:val="00C16827"/>
    <w:rsid w:val="00C1719A"/>
    <w:rsid w:val="00C17509"/>
    <w:rsid w:val="00C21B30"/>
    <w:rsid w:val="00C259E2"/>
    <w:rsid w:val="00C32BDC"/>
    <w:rsid w:val="00C4111C"/>
    <w:rsid w:val="00C41796"/>
    <w:rsid w:val="00C42BED"/>
    <w:rsid w:val="00C431B1"/>
    <w:rsid w:val="00C4578A"/>
    <w:rsid w:val="00C46FEE"/>
    <w:rsid w:val="00C71465"/>
    <w:rsid w:val="00C750C2"/>
    <w:rsid w:val="00C84F7E"/>
    <w:rsid w:val="00C87DCC"/>
    <w:rsid w:val="00CA0935"/>
    <w:rsid w:val="00CA16FE"/>
    <w:rsid w:val="00CB45D7"/>
    <w:rsid w:val="00CB4C0D"/>
    <w:rsid w:val="00CC38BB"/>
    <w:rsid w:val="00CC3CFB"/>
    <w:rsid w:val="00CD146E"/>
    <w:rsid w:val="00CE4D93"/>
    <w:rsid w:val="00CF76C2"/>
    <w:rsid w:val="00D00A4C"/>
    <w:rsid w:val="00D0338F"/>
    <w:rsid w:val="00D24C42"/>
    <w:rsid w:val="00D50D50"/>
    <w:rsid w:val="00D625AD"/>
    <w:rsid w:val="00D63B64"/>
    <w:rsid w:val="00D667A9"/>
    <w:rsid w:val="00D700E7"/>
    <w:rsid w:val="00D73022"/>
    <w:rsid w:val="00D814F9"/>
    <w:rsid w:val="00D9606D"/>
    <w:rsid w:val="00DA1BB1"/>
    <w:rsid w:val="00DB59C7"/>
    <w:rsid w:val="00DB7592"/>
    <w:rsid w:val="00DC1D97"/>
    <w:rsid w:val="00DC4BE8"/>
    <w:rsid w:val="00DD1E90"/>
    <w:rsid w:val="00DD357D"/>
    <w:rsid w:val="00DD62F7"/>
    <w:rsid w:val="00DE1306"/>
    <w:rsid w:val="00DE3BA4"/>
    <w:rsid w:val="00DE4551"/>
    <w:rsid w:val="00DE5A74"/>
    <w:rsid w:val="00E01313"/>
    <w:rsid w:val="00E02D28"/>
    <w:rsid w:val="00E213BF"/>
    <w:rsid w:val="00E32067"/>
    <w:rsid w:val="00E37E54"/>
    <w:rsid w:val="00E5533C"/>
    <w:rsid w:val="00E57B1F"/>
    <w:rsid w:val="00E67150"/>
    <w:rsid w:val="00E70B50"/>
    <w:rsid w:val="00E72EB9"/>
    <w:rsid w:val="00E853CE"/>
    <w:rsid w:val="00E9125E"/>
    <w:rsid w:val="00E94B70"/>
    <w:rsid w:val="00E9522C"/>
    <w:rsid w:val="00EA0A76"/>
    <w:rsid w:val="00EA206A"/>
    <w:rsid w:val="00EA6F28"/>
    <w:rsid w:val="00EB4783"/>
    <w:rsid w:val="00EB51D8"/>
    <w:rsid w:val="00EB6B61"/>
    <w:rsid w:val="00EB7203"/>
    <w:rsid w:val="00EB7764"/>
    <w:rsid w:val="00EC4AEB"/>
    <w:rsid w:val="00ED182B"/>
    <w:rsid w:val="00ED4049"/>
    <w:rsid w:val="00EE0C69"/>
    <w:rsid w:val="00EE0CB2"/>
    <w:rsid w:val="00EF7E45"/>
    <w:rsid w:val="00F00E1E"/>
    <w:rsid w:val="00F077A3"/>
    <w:rsid w:val="00F37D56"/>
    <w:rsid w:val="00F41476"/>
    <w:rsid w:val="00F52DED"/>
    <w:rsid w:val="00F54839"/>
    <w:rsid w:val="00F64869"/>
    <w:rsid w:val="00F81093"/>
    <w:rsid w:val="00F927EE"/>
    <w:rsid w:val="00F93083"/>
    <w:rsid w:val="00F93E59"/>
    <w:rsid w:val="00F943EC"/>
    <w:rsid w:val="00FA518E"/>
    <w:rsid w:val="00FA5E8C"/>
    <w:rsid w:val="00FA7C9C"/>
    <w:rsid w:val="00FC7C7D"/>
    <w:rsid w:val="00FF69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960548"/>
    <w:pPr>
      <w:spacing w:after="200" w:line="276" w:lineRule="auto"/>
    </w:pPr>
    <w:rPr>
      <w:lang w:eastAsia="en-US"/>
    </w:rPr>
  </w:style>
  <w:style w:type="paragraph" w:styleId="Heading1">
    <w:name w:val="heading 1"/>
    <w:basedOn w:val="Normal"/>
    <w:next w:val="Normal"/>
    <w:link w:val="Heading1Char"/>
    <w:uiPriority w:val="99"/>
    <w:qFormat/>
    <w:rsid w:val="005C4721"/>
    <w:pPr>
      <w:keepNext/>
      <w:keepLines/>
      <w:spacing w:before="480" w:after="0"/>
      <w:outlineLvl w:val="0"/>
    </w:pPr>
    <w:rPr>
      <w:rFonts w:ascii="Cambria" w:eastAsia="Times New Roman" w:hAnsi="Cambria"/>
      <w:b/>
      <w:bCs/>
      <w:color w:val="365F91"/>
      <w:sz w:val="28"/>
      <w:szCs w:val="28"/>
      <w:lang w:val="en-US"/>
    </w:rPr>
  </w:style>
  <w:style w:type="paragraph" w:styleId="Heading2">
    <w:name w:val="heading 2"/>
    <w:basedOn w:val="Normal"/>
    <w:next w:val="Normal"/>
    <w:link w:val="Heading2Char"/>
    <w:uiPriority w:val="99"/>
    <w:qFormat/>
    <w:rsid w:val="005C4721"/>
    <w:pPr>
      <w:keepNext/>
      <w:keepLines/>
      <w:spacing w:before="200" w:after="0"/>
      <w:outlineLvl w:val="1"/>
    </w:pPr>
    <w:rPr>
      <w:rFonts w:ascii="Cambria" w:eastAsia="Times New Roman" w:hAnsi="Cambria"/>
      <w:b/>
      <w:bCs/>
      <w:color w:val="4F81BD"/>
      <w:sz w:val="26"/>
      <w:szCs w:val="26"/>
      <w:lang w:val="en-US"/>
    </w:rPr>
  </w:style>
  <w:style w:type="paragraph" w:styleId="Heading3">
    <w:name w:val="heading 3"/>
    <w:basedOn w:val="Normal"/>
    <w:next w:val="Normal"/>
    <w:link w:val="Heading3Char"/>
    <w:uiPriority w:val="99"/>
    <w:qFormat/>
    <w:rsid w:val="00A80972"/>
    <w:pPr>
      <w:keepNext/>
      <w:spacing w:after="0" w:line="240" w:lineRule="auto"/>
      <w:jc w:val="both"/>
      <w:outlineLvl w:val="2"/>
    </w:pPr>
    <w:rPr>
      <w:rFonts w:ascii="Times New Roman" w:eastAsia="Times New Roman" w:hAnsi="Times New Roman"/>
      <w:b/>
      <w:sz w:val="24"/>
      <w:szCs w:val="20"/>
      <w:lang w:eastAsia="ru-RU"/>
    </w:rPr>
  </w:style>
  <w:style w:type="paragraph" w:styleId="Heading4">
    <w:name w:val="heading 4"/>
    <w:basedOn w:val="Normal"/>
    <w:next w:val="Normal"/>
    <w:link w:val="Heading4Char"/>
    <w:uiPriority w:val="99"/>
    <w:qFormat/>
    <w:rsid w:val="005C4721"/>
    <w:pPr>
      <w:keepNext/>
      <w:keepLines/>
      <w:spacing w:before="200" w:after="0"/>
      <w:outlineLvl w:val="3"/>
    </w:pPr>
    <w:rPr>
      <w:rFonts w:ascii="Cambria" w:eastAsia="Times New Roman" w:hAnsi="Cambria"/>
      <w:b/>
      <w:bCs/>
      <w:i/>
      <w:iCs/>
      <w:color w:val="4F81BD"/>
      <w:lang w:val="en-US"/>
    </w:rPr>
  </w:style>
  <w:style w:type="paragraph" w:styleId="Heading5">
    <w:name w:val="heading 5"/>
    <w:basedOn w:val="Normal"/>
    <w:next w:val="Normal"/>
    <w:link w:val="Heading5Char"/>
    <w:uiPriority w:val="99"/>
    <w:qFormat/>
    <w:rsid w:val="005C4721"/>
    <w:pPr>
      <w:keepNext/>
      <w:keepLines/>
      <w:spacing w:before="200" w:after="0"/>
      <w:outlineLvl w:val="4"/>
    </w:pPr>
    <w:rPr>
      <w:rFonts w:ascii="Cambria" w:eastAsia="Times New Roman" w:hAnsi="Cambria"/>
      <w:color w:val="243F60"/>
      <w:lang w:val="en-US"/>
    </w:rPr>
  </w:style>
  <w:style w:type="paragraph" w:styleId="Heading6">
    <w:name w:val="heading 6"/>
    <w:basedOn w:val="Normal"/>
    <w:next w:val="Normal"/>
    <w:link w:val="Heading6Char"/>
    <w:uiPriority w:val="99"/>
    <w:qFormat/>
    <w:rsid w:val="005C4721"/>
    <w:pPr>
      <w:keepNext/>
      <w:keepLines/>
      <w:spacing w:before="200" w:after="0"/>
      <w:outlineLvl w:val="5"/>
    </w:pPr>
    <w:rPr>
      <w:rFonts w:ascii="Cambria" w:eastAsia="Times New Roman" w:hAnsi="Cambria"/>
      <w:i/>
      <w:iCs/>
      <w:color w:val="243F60"/>
      <w:lang w:val="en-US"/>
    </w:rPr>
  </w:style>
  <w:style w:type="paragraph" w:styleId="Heading7">
    <w:name w:val="heading 7"/>
    <w:basedOn w:val="Normal"/>
    <w:next w:val="Normal"/>
    <w:link w:val="Heading7Char"/>
    <w:uiPriority w:val="99"/>
    <w:qFormat/>
    <w:rsid w:val="005C4721"/>
    <w:pPr>
      <w:keepNext/>
      <w:keepLines/>
      <w:spacing w:before="200" w:after="0"/>
      <w:outlineLvl w:val="6"/>
    </w:pPr>
    <w:rPr>
      <w:rFonts w:ascii="Cambria" w:eastAsia="Times New Roman" w:hAnsi="Cambria"/>
      <w:i/>
      <w:iCs/>
      <w:color w:val="404040"/>
      <w:lang w:val="en-US"/>
    </w:rPr>
  </w:style>
  <w:style w:type="paragraph" w:styleId="Heading8">
    <w:name w:val="heading 8"/>
    <w:basedOn w:val="Normal"/>
    <w:next w:val="Normal"/>
    <w:link w:val="Heading8Char"/>
    <w:uiPriority w:val="99"/>
    <w:qFormat/>
    <w:rsid w:val="005C4721"/>
    <w:pPr>
      <w:keepNext/>
      <w:keepLines/>
      <w:spacing w:before="200" w:after="0"/>
      <w:outlineLvl w:val="7"/>
    </w:pPr>
    <w:rPr>
      <w:rFonts w:ascii="Cambria" w:eastAsia="Times New Roman" w:hAnsi="Cambria"/>
      <w:color w:val="4F81BD"/>
      <w:sz w:val="20"/>
      <w:szCs w:val="20"/>
      <w:lang w:val="en-US"/>
    </w:rPr>
  </w:style>
  <w:style w:type="paragraph" w:styleId="Heading9">
    <w:name w:val="heading 9"/>
    <w:basedOn w:val="Normal"/>
    <w:next w:val="Normal"/>
    <w:link w:val="Heading9Char"/>
    <w:uiPriority w:val="99"/>
    <w:qFormat/>
    <w:rsid w:val="005C4721"/>
    <w:pPr>
      <w:keepNext/>
      <w:keepLines/>
      <w:spacing w:before="200" w:after="0"/>
      <w:outlineLvl w:val="8"/>
    </w:pPr>
    <w:rPr>
      <w:rFonts w:ascii="Cambria" w:eastAsia="Times New Roman" w:hAnsi="Cambria"/>
      <w:i/>
      <w:iCs/>
      <w:color w:val="404040"/>
      <w:sz w:val="20"/>
      <w:szCs w:val="20"/>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C4721"/>
    <w:rPr>
      <w:rFonts w:ascii="Cambria" w:hAnsi="Cambria" w:cs="Times New Roman"/>
      <w:b/>
      <w:bCs/>
      <w:color w:val="365F91"/>
      <w:sz w:val="28"/>
      <w:szCs w:val="28"/>
      <w:lang w:val="en-US"/>
    </w:rPr>
  </w:style>
  <w:style w:type="character" w:customStyle="1" w:styleId="Heading2Char">
    <w:name w:val="Heading 2 Char"/>
    <w:basedOn w:val="DefaultParagraphFont"/>
    <w:link w:val="Heading2"/>
    <w:uiPriority w:val="99"/>
    <w:locked/>
    <w:rsid w:val="005C4721"/>
    <w:rPr>
      <w:rFonts w:ascii="Cambria" w:hAnsi="Cambria" w:cs="Times New Roman"/>
      <w:b/>
      <w:bCs/>
      <w:color w:val="4F81BD"/>
      <w:sz w:val="26"/>
      <w:szCs w:val="26"/>
      <w:lang w:val="en-US"/>
    </w:rPr>
  </w:style>
  <w:style w:type="character" w:customStyle="1" w:styleId="Heading3Char">
    <w:name w:val="Heading 3 Char"/>
    <w:basedOn w:val="DefaultParagraphFont"/>
    <w:link w:val="Heading3"/>
    <w:uiPriority w:val="99"/>
    <w:locked/>
    <w:rsid w:val="00A80972"/>
    <w:rPr>
      <w:rFonts w:ascii="Times New Roman" w:hAnsi="Times New Roman" w:cs="Times New Roman"/>
      <w:b/>
      <w:sz w:val="20"/>
      <w:szCs w:val="20"/>
      <w:lang w:eastAsia="ru-RU"/>
    </w:rPr>
  </w:style>
  <w:style w:type="character" w:customStyle="1" w:styleId="Heading4Char">
    <w:name w:val="Heading 4 Char"/>
    <w:basedOn w:val="DefaultParagraphFont"/>
    <w:link w:val="Heading4"/>
    <w:uiPriority w:val="99"/>
    <w:semiHidden/>
    <w:locked/>
    <w:rsid w:val="005C4721"/>
    <w:rPr>
      <w:rFonts w:ascii="Cambria" w:hAnsi="Cambria" w:cs="Times New Roman"/>
      <w:b/>
      <w:bCs/>
      <w:i/>
      <w:iCs/>
      <w:color w:val="4F81BD"/>
      <w:lang w:val="en-US"/>
    </w:rPr>
  </w:style>
  <w:style w:type="character" w:customStyle="1" w:styleId="Heading5Char">
    <w:name w:val="Heading 5 Char"/>
    <w:basedOn w:val="DefaultParagraphFont"/>
    <w:link w:val="Heading5"/>
    <w:uiPriority w:val="99"/>
    <w:semiHidden/>
    <w:locked/>
    <w:rsid w:val="005C4721"/>
    <w:rPr>
      <w:rFonts w:ascii="Cambria" w:hAnsi="Cambria" w:cs="Times New Roman"/>
      <w:color w:val="243F60"/>
      <w:lang w:val="en-US"/>
    </w:rPr>
  </w:style>
  <w:style w:type="character" w:customStyle="1" w:styleId="Heading6Char">
    <w:name w:val="Heading 6 Char"/>
    <w:basedOn w:val="DefaultParagraphFont"/>
    <w:link w:val="Heading6"/>
    <w:uiPriority w:val="99"/>
    <w:semiHidden/>
    <w:locked/>
    <w:rsid w:val="005C4721"/>
    <w:rPr>
      <w:rFonts w:ascii="Cambria" w:hAnsi="Cambria" w:cs="Times New Roman"/>
      <w:i/>
      <w:iCs/>
      <w:color w:val="243F60"/>
      <w:lang w:val="en-US"/>
    </w:rPr>
  </w:style>
  <w:style w:type="character" w:customStyle="1" w:styleId="Heading7Char">
    <w:name w:val="Heading 7 Char"/>
    <w:basedOn w:val="DefaultParagraphFont"/>
    <w:link w:val="Heading7"/>
    <w:uiPriority w:val="99"/>
    <w:semiHidden/>
    <w:locked/>
    <w:rsid w:val="005C4721"/>
    <w:rPr>
      <w:rFonts w:ascii="Cambria" w:hAnsi="Cambria" w:cs="Times New Roman"/>
      <w:i/>
      <w:iCs/>
      <w:color w:val="404040"/>
      <w:lang w:val="en-US"/>
    </w:rPr>
  </w:style>
  <w:style w:type="character" w:customStyle="1" w:styleId="Heading8Char">
    <w:name w:val="Heading 8 Char"/>
    <w:basedOn w:val="DefaultParagraphFont"/>
    <w:link w:val="Heading8"/>
    <w:uiPriority w:val="99"/>
    <w:semiHidden/>
    <w:locked/>
    <w:rsid w:val="005C4721"/>
    <w:rPr>
      <w:rFonts w:ascii="Cambria" w:hAnsi="Cambria" w:cs="Times New Roman"/>
      <w:color w:val="4F81BD"/>
      <w:sz w:val="20"/>
      <w:szCs w:val="20"/>
      <w:lang w:val="en-US"/>
    </w:rPr>
  </w:style>
  <w:style w:type="character" w:customStyle="1" w:styleId="Heading9Char">
    <w:name w:val="Heading 9 Char"/>
    <w:basedOn w:val="DefaultParagraphFont"/>
    <w:link w:val="Heading9"/>
    <w:uiPriority w:val="99"/>
    <w:semiHidden/>
    <w:locked/>
    <w:rsid w:val="005C4721"/>
    <w:rPr>
      <w:rFonts w:ascii="Cambria" w:hAnsi="Cambria" w:cs="Times New Roman"/>
      <w:i/>
      <w:iCs/>
      <w:color w:val="404040"/>
      <w:sz w:val="20"/>
      <w:szCs w:val="20"/>
      <w:lang w:val="en-US"/>
    </w:rPr>
  </w:style>
  <w:style w:type="paragraph" w:styleId="NoSpacing">
    <w:name w:val="No Spacing"/>
    <w:uiPriority w:val="99"/>
    <w:qFormat/>
    <w:rsid w:val="00EB7764"/>
    <w:rPr>
      <w:lang w:eastAsia="en-US"/>
    </w:rPr>
  </w:style>
  <w:style w:type="paragraph" w:styleId="BodyTextIndent">
    <w:name w:val="Body Text Indent"/>
    <w:basedOn w:val="Normal"/>
    <w:link w:val="BodyTextIndentChar"/>
    <w:uiPriority w:val="99"/>
    <w:rsid w:val="006300E4"/>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6300E4"/>
    <w:rPr>
      <w:rFonts w:ascii="Times New Roman" w:hAnsi="Times New Roman" w:cs="Times New Roman"/>
      <w:sz w:val="24"/>
      <w:szCs w:val="24"/>
      <w:lang w:eastAsia="ru-RU"/>
    </w:rPr>
  </w:style>
  <w:style w:type="paragraph" w:customStyle="1" w:styleId="body">
    <w:name w:val="body"/>
    <w:basedOn w:val="Normal"/>
    <w:uiPriority w:val="99"/>
    <w:rsid w:val="006300E4"/>
    <w:pPr>
      <w:spacing w:after="0" w:line="240" w:lineRule="auto"/>
      <w:ind w:firstLine="567"/>
      <w:jc w:val="both"/>
    </w:pPr>
    <w:rPr>
      <w:rFonts w:ascii="Times New Roman" w:eastAsia="Times New Roman" w:hAnsi="Times New Roman"/>
      <w:sz w:val="24"/>
      <w:szCs w:val="20"/>
      <w:lang w:eastAsia="ru-RU"/>
    </w:rPr>
  </w:style>
  <w:style w:type="paragraph" w:styleId="ListParagraph">
    <w:name w:val="List Paragraph"/>
    <w:basedOn w:val="Normal"/>
    <w:uiPriority w:val="99"/>
    <w:qFormat/>
    <w:rsid w:val="00AA3AA7"/>
    <w:pPr>
      <w:ind w:left="720"/>
      <w:contextualSpacing/>
    </w:pPr>
    <w:rPr>
      <w:lang w:val="en-US"/>
    </w:rPr>
  </w:style>
  <w:style w:type="paragraph" w:styleId="Caption">
    <w:name w:val="caption"/>
    <w:basedOn w:val="Normal"/>
    <w:next w:val="Normal"/>
    <w:uiPriority w:val="99"/>
    <w:qFormat/>
    <w:rsid w:val="005C4721"/>
    <w:pPr>
      <w:spacing w:line="240" w:lineRule="auto"/>
    </w:pPr>
    <w:rPr>
      <w:b/>
      <w:bCs/>
      <w:color w:val="4F81BD"/>
      <w:sz w:val="18"/>
      <w:szCs w:val="18"/>
      <w:lang w:val="en-US"/>
    </w:rPr>
  </w:style>
  <w:style w:type="paragraph" w:styleId="Title">
    <w:name w:val="Title"/>
    <w:basedOn w:val="Normal"/>
    <w:next w:val="Normal"/>
    <w:link w:val="TitleChar"/>
    <w:uiPriority w:val="99"/>
    <w:qFormat/>
    <w:rsid w:val="005C4721"/>
    <w:pPr>
      <w:pBdr>
        <w:bottom w:val="single" w:sz="8" w:space="4" w:color="4F81BD"/>
      </w:pBdr>
      <w:spacing w:after="300" w:line="240" w:lineRule="auto"/>
      <w:contextualSpacing/>
    </w:pPr>
    <w:rPr>
      <w:rFonts w:ascii="Cambria" w:eastAsia="Times New Roman" w:hAnsi="Cambria"/>
      <w:color w:val="17365D"/>
      <w:spacing w:val="5"/>
      <w:kern w:val="28"/>
      <w:sz w:val="52"/>
      <w:szCs w:val="52"/>
      <w:lang w:val="en-US"/>
    </w:rPr>
  </w:style>
  <w:style w:type="character" w:customStyle="1" w:styleId="TitleChar">
    <w:name w:val="Title Char"/>
    <w:basedOn w:val="DefaultParagraphFont"/>
    <w:link w:val="Title"/>
    <w:uiPriority w:val="99"/>
    <w:locked/>
    <w:rsid w:val="005C4721"/>
    <w:rPr>
      <w:rFonts w:ascii="Cambria"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5C4721"/>
    <w:pPr>
      <w:numPr>
        <w:ilvl w:val="1"/>
      </w:numPr>
    </w:pPr>
    <w:rPr>
      <w:rFonts w:ascii="Cambria" w:eastAsia="Times New Roman" w:hAnsi="Cambria"/>
      <w:i/>
      <w:iCs/>
      <w:color w:val="4F81BD"/>
      <w:spacing w:val="15"/>
      <w:sz w:val="24"/>
      <w:szCs w:val="24"/>
      <w:lang w:val="en-US"/>
    </w:rPr>
  </w:style>
  <w:style w:type="character" w:customStyle="1" w:styleId="SubtitleChar">
    <w:name w:val="Subtitle Char"/>
    <w:basedOn w:val="DefaultParagraphFont"/>
    <w:link w:val="Subtitle"/>
    <w:uiPriority w:val="99"/>
    <w:locked/>
    <w:rsid w:val="005C4721"/>
    <w:rPr>
      <w:rFonts w:ascii="Cambria" w:hAnsi="Cambria" w:cs="Times New Roman"/>
      <w:i/>
      <w:iCs/>
      <w:color w:val="4F81BD"/>
      <w:spacing w:val="15"/>
      <w:sz w:val="24"/>
      <w:szCs w:val="24"/>
      <w:lang w:val="en-US"/>
    </w:rPr>
  </w:style>
  <w:style w:type="character" w:styleId="Strong">
    <w:name w:val="Strong"/>
    <w:basedOn w:val="DefaultParagraphFont"/>
    <w:uiPriority w:val="99"/>
    <w:qFormat/>
    <w:rsid w:val="005C4721"/>
    <w:rPr>
      <w:rFonts w:cs="Times New Roman"/>
      <w:b/>
      <w:bCs/>
    </w:rPr>
  </w:style>
  <w:style w:type="character" w:styleId="Emphasis">
    <w:name w:val="Emphasis"/>
    <w:basedOn w:val="DefaultParagraphFont"/>
    <w:uiPriority w:val="99"/>
    <w:qFormat/>
    <w:rsid w:val="005C4721"/>
    <w:rPr>
      <w:rFonts w:cs="Times New Roman"/>
      <w:i/>
      <w:iCs/>
    </w:rPr>
  </w:style>
  <w:style w:type="paragraph" w:styleId="Quote">
    <w:name w:val="Quote"/>
    <w:basedOn w:val="Normal"/>
    <w:next w:val="Normal"/>
    <w:link w:val="QuoteChar"/>
    <w:uiPriority w:val="99"/>
    <w:qFormat/>
    <w:rsid w:val="005C4721"/>
    <w:rPr>
      <w:i/>
      <w:iCs/>
      <w:color w:val="000000"/>
      <w:lang w:val="en-US"/>
    </w:rPr>
  </w:style>
  <w:style w:type="character" w:customStyle="1" w:styleId="QuoteChar">
    <w:name w:val="Quote Char"/>
    <w:basedOn w:val="DefaultParagraphFont"/>
    <w:link w:val="Quote"/>
    <w:uiPriority w:val="99"/>
    <w:locked/>
    <w:rsid w:val="005C4721"/>
    <w:rPr>
      <w:rFonts w:cs="Times New Roman"/>
      <w:i/>
      <w:iCs/>
      <w:color w:val="000000"/>
      <w:lang w:val="en-US"/>
    </w:rPr>
  </w:style>
  <w:style w:type="paragraph" w:styleId="IntenseQuote">
    <w:name w:val="Intense Quote"/>
    <w:basedOn w:val="Normal"/>
    <w:next w:val="Normal"/>
    <w:link w:val="IntenseQuoteChar"/>
    <w:uiPriority w:val="99"/>
    <w:qFormat/>
    <w:rsid w:val="005C4721"/>
    <w:pPr>
      <w:pBdr>
        <w:bottom w:val="single" w:sz="4" w:space="4" w:color="4F81BD"/>
      </w:pBdr>
      <w:spacing w:before="200" w:after="280"/>
      <w:ind w:left="936" w:right="936"/>
    </w:pPr>
    <w:rPr>
      <w:b/>
      <w:bCs/>
      <w:i/>
      <w:iCs/>
      <w:color w:val="4F81BD"/>
      <w:lang w:val="en-US"/>
    </w:rPr>
  </w:style>
  <w:style w:type="character" w:customStyle="1" w:styleId="IntenseQuoteChar">
    <w:name w:val="Intense Quote Char"/>
    <w:basedOn w:val="DefaultParagraphFont"/>
    <w:link w:val="IntenseQuote"/>
    <w:uiPriority w:val="99"/>
    <w:locked/>
    <w:rsid w:val="005C4721"/>
    <w:rPr>
      <w:rFonts w:cs="Times New Roman"/>
      <w:b/>
      <w:bCs/>
      <w:i/>
      <w:iCs/>
      <w:color w:val="4F81BD"/>
      <w:lang w:val="en-US"/>
    </w:rPr>
  </w:style>
  <w:style w:type="character" w:styleId="SubtleEmphasis">
    <w:name w:val="Subtle Emphasis"/>
    <w:basedOn w:val="DefaultParagraphFont"/>
    <w:uiPriority w:val="99"/>
    <w:qFormat/>
    <w:rsid w:val="005C4721"/>
    <w:rPr>
      <w:rFonts w:cs="Times New Roman"/>
      <w:i/>
      <w:iCs/>
      <w:color w:val="808080"/>
    </w:rPr>
  </w:style>
  <w:style w:type="character" w:styleId="IntenseEmphasis">
    <w:name w:val="Intense Emphasis"/>
    <w:basedOn w:val="DefaultParagraphFont"/>
    <w:uiPriority w:val="99"/>
    <w:qFormat/>
    <w:rsid w:val="005C4721"/>
    <w:rPr>
      <w:rFonts w:cs="Times New Roman"/>
      <w:b/>
      <w:bCs/>
      <w:i/>
      <w:iCs/>
      <w:color w:val="4F81BD"/>
    </w:rPr>
  </w:style>
  <w:style w:type="character" w:styleId="SubtleReference">
    <w:name w:val="Subtle Reference"/>
    <w:basedOn w:val="DefaultParagraphFont"/>
    <w:uiPriority w:val="99"/>
    <w:qFormat/>
    <w:rsid w:val="005C4721"/>
    <w:rPr>
      <w:rFonts w:cs="Times New Roman"/>
      <w:smallCaps/>
      <w:color w:val="C0504D"/>
      <w:u w:val="single"/>
    </w:rPr>
  </w:style>
  <w:style w:type="character" w:styleId="IntenseReference">
    <w:name w:val="Intense Reference"/>
    <w:basedOn w:val="DefaultParagraphFont"/>
    <w:uiPriority w:val="99"/>
    <w:qFormat/>
    <w:rsid w:val="005C4721"/>
    <w:rPr>
      <w:rFonts w:cs="Times New Roman"/>
      <w:b/>
      <w:bCs/>
      <w:smallCaps/>
      <w:color w:val="C0504D"/>
      <w:spacing w:val="5"/>
      <w:u w:val="single"/>
    </w:rPr>
  </w:style>
  <w:style w:type="character" w:styleId="BookTitle">
    <w:name w:val="Book Title"/>
    <w:basedOn w:val="DefaultParagraphFont"/>
    <w:uiPriority w:val="99"/>
    <w:qFormat/>
    <w:rsid w:val="005C4721"/>
    <w:rPr>
      <w:rFonts w:cs="Times New Roman"/>
      <w:b/>
      <w:bCs/>
      <w:smallCaps/>
      <w:spacing w:val="5"/>
    </w:rPr>
  </w:style>
  <w:style w:type="paragraph" w:styleId="TOCHeading">
    <w:name w:val="TOC Heading"/>
    <w:basedOn w:val="Heading1"/>
    <w:next w:val="Normal"/>
    <w:uiPriority w:val="99"/>
    <w:qFormat/>
    <w:rsid w:val="005C4721"/>
    <w:pPr>
      <w:outlineLvl w:val="9"/>
    </w:pPr>
  </w:style>
  <w:style w:type="paragraph" w:styleId="BalloonText">
    <w:name w:val="Balloon Text"/>
    <w:basedOn w:val="Normal"/>
    <w:link w:val="BalloonTextChar"/>
    <w:uiPriority w:val="99"/>
    <w:semiHidden/>
    <w:rsid w:val="005C4721"/>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5C4721"/>
    <w:rPr>
      <w:rFonts w:ascii="Tahoma" w:hAnsi="Tahoma" w:cs="Tahoma"/>
      <w:sz w:val="16"/>
      <w:szCs w:val="16"/>
      <w:lang w:val="en-US"/>
    </w:rPr>
  </w:style>
  <w:style w:type="paragraph" w:styleId="FootnoteText">
    <w:name w:val="footnote text"/>
    <w:basedOn w:val="Normal"/>
    <w:link w:val="FootnoteTextChar"/>
    <w:uiPriority w:val="99"/>
    <w:semiHidden/>
    <w:rsid w:val="005C4721"/>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locked/>
    <w:rsid w:val="005C4721"/>
    <w:rPr>
      <w:rFonts w:cs="Times New Roman"/>
      <w:sz w:val="20"/>
      <w:szCs w:val="20"/>
      <w:lang w:val="en-US"/>
    </w:rPr>
  </w:style>
  <w:style w:type="character" w:styleId="FootnoteReference">
    <w:name w:val="footnote reference"/>
    <w:basedOn w:val="DefaultParagraphFont"/>
    <w:uiPriority w:val="99"/>
    <w:semiHidden/>
    <w:rsid w:val="005C4721"/>
    <w:rPr>
      <w:rFonts w:cs="Times New Roman"/>
      <w:vertAlign w:val="superscript"/>
    </w:rPr>
  </w:style>
  <w:style w:type="paragraph" w:styleId="BodyText">
    <w:name w:val="Body Text"/>
    <w:basedOn w:val="Normal"/>
    <w:link w:val="BodyTextChar"/>
    <w:uiPriority w:val="99"/>
    <w:rsid w:val="00F93E59"/>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locked/>
    <w:rsid w:val="00F93E5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53051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1386</TotalTime>
  <Pages>43</Pages>
  <Words>6743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oper05_101</cp:lastModifiedBy>
  <cp:revision>199</cp:revision>
  <dcterms:created xsi:type="dcterms:W3CDTF">2014-11-21T06:58:00Z</dcterms:created>
  <dcterms:modified xsi:type="dcterms:W3CDTF">2024-05-08T04:27:00Z</dcterms:modified>
</cp:coreProperties>
</file>